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4FDF9" w14:textId="77777777" w:rsidR="003D47A1" w:rsidRPr="0017052B" w:rsidRDefault="003D47A1" w:rsidP="003D47A1">
      <w:pPr>
        <w:pStyle w:val="Brezrazmikov"/>
      </w:pPr>
      <w:bookmarkStart w:id="0" w:name="_Hlk55757791"/>
      <w:bookmarkEnd w:id="0"/>
    </w:p>
    <w:p w14:paraId="3FFF9126" w14:textId="77777777" w:rsidR="00142E25" w:rsidRPr="0017052B" w:rsidRDefault="00EF094C" w:rsidP="00F66EEC">
      <w:pPr>
        <w:pStyle w:val="Naslovobrazca"/>
      </w:pPr>
      <w:bookmarkStart w:id="1" w:name="_Toc173157084"/>
      <w:r w:rsidRPr="0017052B">
        <w:t xml:space="preserve">VZOREC </w:t>
      </w:r>
      <w:r w:rsidR="00EA6DA9" w:rsidRPr="0017052B">
        <w:t>POGODBE</w:t>
      </w:r>
      <w:bookmarkEnd w:id="1"/>
    </w:p>
    <w:p w14:paraId="4A702B62" w14:textId="77777777" w:rsidR="00583538" w:rsidRPr="0017052B" w:rsidRDefault="00583538" w:rsidP="00583538">
      <w:pPr>
        <w:pStyle w:val="Brezrazmikov"/>
        <w:rPr>
          <w:b/>
          <w:bCs/>
          <w:sz w:val="20"/>
          <w:szCs w:val="20"/>
        </w:rPr>
      </w:pPr>
    </w:p>
    <w:p w14:paraId="6B678976" w14:textId="77777777" w:rsidR="00E7346E" w:rsidRPr="0017052B" w:rsidRDefault="00E7346E" w:rsidP="00E7346E">
      <w:pPr>
        <w:jc w:val="both"/>
        <w:rPr>
          <w:rFonts w:ascii="Arial" w:hAnsi="Arial" w:cs="Arial"/>
          <w:sz w:val="20"/>
          <w:szCs w:val="20"/>
        </w:rPr>
      </w:pPr>
      <w:r w:rsidRPr="0017052B">
        <w:rPr>
          <w:rStyle w:val="Krepko"/>
          <w:rFonts w:ascii="Arial" w:hAnsi="Arial" w:cs="Arial"/>
          <w:sz w:val="20"/>
          <w:szCs w:val="20"/>
        </w:rPr>
        <w:t>KOMUNALA SLOVENSKA BISTRICA podjetje za komunalne in druge storitve d.o.o.</w:t>
      </w:r>
      <w:r w:rsidRPr="0017052B">
        <w:rPr>
          <w:rFonts w:ascii="Arial" w:hAnsi="Arial" w:cs="Arial"/>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17052B">
        <w:rPr>
          <w:rStyle w:val="Krepko"/>
          <w:rFonts w:ascii="Arial" w:hAnsi="Arial" w:cs="Arial"/>
          <w:sz w:val="20"/>
          <w:szCs w:val="20"/>
        </w:rPr>
        <w:t>NAROČNIK</w:t>
      </w:r>
    </w:p>
    <w:p w14:paraId="7E115FD6" w14:textId="77777777" w:rsidR="00E7346E" w:rsidRPr="0017052B" w:rsidRDefault="00E7346E" w:rsidP="00E7346E">
      <w:pPr>
        <w:rPr>
          <w:rFonts w:ascii="Arial" w:hAnsi="Arial" w:cs="Arial"/>
          <w:sz w:val="20"/>
          <w:szCs w:val="20"/>
        </w:rPr>
      </w:pPr>
      <w:r w:rsidRPr="0017052B">
        <w:rPr>
          <w:rFonts w:ascii="Arial" w:hAnsi="Arial" w:cs="Arial"/>
          <w:sz w:val="20"/>
          <w:szCs w:val="20"/>
        </w:rPr>
        <w:t>in</w:t>
      </w:r>
    </w:p>
    <w:p w14:paraId="7B968B33" w14:textId="77777777" w:rsidR="00E7346E" w:rsidRPr="0017052B" w:rsidRDefault="00E7346E" w:rsidP="00E7346E">
      <w:pPr>
        <w:jc w:val="both"/>
        <w:rPr>
          <w:rFonts w:ascii="Arial" w:hAnsi="Arial" w:cs="Arial"/>
          <w:sz w:val="20"/>
          <w:szCs w:val="20"/>
        </w:rPr>
      </w:pPr>
      <w:r w:rsidRPr="0017052B">
        <w:rPr>
          <w:rStyle w:val="Krepko"/>
          <w:rFonts w:ascii="Arial" w:hAnsi="Arial" w:cs="Arial"/>
          <w:sz w:val="20"/>
          <w:szCs w:val="20"/>
          <w:highlight w:val="lightGray"/>
        </w:rPr>
        <w:t>NAZIV in sedež izvajalca</w:t>
      </w:r>
      <w:r w:rsidRPr="0017052B">
        <w:rPr>
          <w:rFonts w:ascii="Arial" w:hAnsi="Arial" w:cs="Arial"/>
          <w:sz w:val="20"/>
          <w:szCs w:val="20"/>
        </w:rPr>
        <w:t xml:space="preserve">, matična številka: </w:t>
      </w:r>
      <w:proofErr w:type="spellStart"/>
      <w:r w:rsidRPr="0017052B">
        <w:rPr>
          <w:rFonts w:ascii="Arial" w:hAnsi="Arial" w:cs="Arial"/>
          <w:sz w:val="20"/>
          <w:szCs w:val="20"/>
          <w:highlight w:val="lightGray"/>
        </w:rPr>
        <w:t>xxxxxxxxxx</w:t>
      </w:r>
      <w:proofErr w:type="spellEnd"/>
      <w:r w:rsidRPr="0017052B">
        <w:rPr>
          <w:rFonts w:ascii="Arial" w:hAnsi="Arial" w:cs="Arial"/>
          <w:sz w:val="20"/>
          <w:szCs w:val="20"/>
        </w:rPr>
        <w:t xml:space="preserve">, ID št. za DDV: SI </w:t>
      </w:r>
      <w:proofErr w:type="spellStart"/>
      <w:r w:rsidRPr="0017052B">
        <w:rPr>
          <w:rFonts w:ascii="Arial" w:hAnsi="Arial" w:cs="Arial"/>
          <w:sz w:val="20"/>
          <w:szCs w:val="20"/>
          <w:highlight w:val="lightGray"/>
        </w:rPr>
        <w:t>xxxxxxxx</w:t>
      </w:r>
      <w:proofErr w:type="spellEnd"/>
      <w:r w:rsidRPr="0017052B">
        <w:rPr>
          <w:rFonts w:ascii="Arial" w:hAnsi="Arial" w:cs="Arial"/>
          <w:sz w:val="20"/>
          <w:szCs w:val="20"/>
        </w:rPr>
        <w:t xml:space="preserve">, IBAN: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xxx</w:t>
      </w:r>
      <w:r w:rsidRPr="0017052B">
        <w:rPr>
          <w:rFonts w:ascii="Arial" w:hAnsi="Arial" w:cs="Arial"/>
          <w:sz w:val="20"/>
          <w:szCs w:val="20"/>
        </w:rPr>
        <w:t xml:space="preserve"> (</w:t>
      </w:r>
      <w:r w:rsidRPr="0017052B">
        <w:rPr>
          <w:rFonts w:ascii="Arial" w:hAnsi="Arial" w:cs="Arial"/>
          <w:sz w:val="20"/>
          <w:szCs w:val="20"/>
          <w:highlight w:val="lightGray"/>
        </w:rPr>
        <w:t>naziv banke</w:t>
      </w:r>
      <w:r w:rsidRPr="0017052B">
        <w:rPr>
          <w:rFonts w:ascii="Arial" w:hAnsi="Arial" w:cs="Arial"/>
          <w:sz w:val="20"/>
          <w:szCs w:val="20"/>
        </w:rPr>
        <w:t xml:space="preserve">), ki jo zastopa </w:t>
      </w:r>
      <w:r w:rsidRPr="0017052B">
        <w:rPr>
          <w:rFonts w:ascii="Arial" w:hAnsi="Arial" w:cs="Arial"/>
          <w:sz w:val="20"/>
          <w:szCs w:val="20"/>
          <w:highlight w:val="lightGray"/>
        </w:rPr>
        <w:t>funkcija</w:t>
      </w:r>
      <w:r w:rsidRPr="0017052B">
        <w:rPr>
          <w:rFonts w:ascii="Arial" w:hAnsi="Arial" w:cs="Arial"/>
          <w:sz w:val="20"/>
          <w:szCs w:val="20"/>
        </w:rPr>
        <w:t xml:space="preserve">, </w:t>
      </w:r>
      <w:r w:rsidRPr="0017052B">
        <w:rPr>
          <w:rFonts w:ascii="Arial" w:hAnsi="Arial" w:cs="Arial"/>
          <w:sz w:val="20"/>
          <w:szCs w:val="20"/>
          <w:highlight w:val="lightGray"/>
        </w:rPr>
        <w:t>ime in priimek zakonitega zastopnika</w:t>
      </w:r>
      <w:r w:rsidRPr="0017052B">
        <w:rPr>
          <w:rFonts w:ascii="Arial" w:hAnsi="Arial" w:cs="Arial"/>
          <w:sz w:val="20"/>
          <w:szCs w:val="20"/>
        </w:rPr>
        <w:t xml:space="preserve">, v nadaljevanju </w:t>
      </w:r>
      <w:r w:rsidRPr="0017052B">
        <w:rPr>
          <w:rStyle w:val="Krepko"/>
          <w:rFonts w:ascii="Arial" w:hAnsi="Arial" w:cs="Arial"/>
          <w:sz w:val="20"/>
          <w:szCs w:val="20"/>
        </w:rPr>
        <w:t>IZVAJALEC</w:t>
      </w:r>
    </w:p>
    <w:p w14:paraId="59672A79" w14:textId="77777777" w:rsidR="00E7346E" w:rsidRPr="0017052B" w:rsidRDefault="00E7346E" w:rsidP="00E7346E">
      <w:pPr>
        <w:rPr>
          <w:rFonts w:ascii="Arial" w:hAnsi="Arial" w:cs="Arial"/>
          <w:sz w:val="20"/>
          <w:szCs w:val="20"/>
        </w:rPr>
      </w:pPr>
      <w:r w:rsidRPr="0017052B">
        <w:rPr>
          <w:rFonts w:ascii="Arial" w:hAnsi="Arial" w:cs="Arial"/>
          <w:sz w:val="20"/>
          <w:szCs w:val="20"/>
        </w:rPr>
        <w:t>dogovorita in skleneta naslednjo</w:t>
      </w:r>
    </w:p>
    <w:p w14:paraId="65D5430A" w14:textId="77777777" w:rsidR="00E7346E" w:rsidRPr="0017052B" w:rsidRDefault="00E7346E" w:rsidP="00E7346E">
      <w:pPr>
        <w:pStyle w:val="1naslov"/>
        <w:rPr>
          <w:rFonts w:ascii="Arial" w:hAnsi="Arial" w:cs="Arial"/>
          <w:sz w:val="24"/>
          <w:szCs w:val="24"/>
        </w:rPr>
      </w:pPr>
      <w:r w:rsidRPr="0017052B">
        <w:rPr>
          <w:rFonts w:ascii="Arial" w:hAnsi="Arial" w:cs="Arial"/>
          <w:sz w:val="24"/>
          <w:szCs w:val="24"/>
        </w:rPr>
        <w:t>GRADBENO POGODBO</w:t>
      </w:r>
    </w:p>
    <w:p w14:paraId="4179C3BB" w14:textId="77777777" w:rsidR="00E7346E" w:rsidRPr="0017052B" w:rsidRDefault="00E7346E" w:rsidP="00E7346E">
      <w:pPr>
        <w:pStyle w:val="1naslov"/>
        <w:rPr>
          <w:rFonts w:ascii="Arial" w:hAnsi="Arial" w:cs="Arial"/>
          <w:sz w:val="24"/>
          <w:szCs w:val="24"/>
        </w:rPr>
      </w:pPr>
      <w:r w:rsidRPr="0017052B">
        <w:rPr>
          <w:rFonts w:ascii="Arial" w:hAnsi="Arial" w:cs="Arial"/>
          <w:sz w:val="24"/>
          <w:szCs w:val="24"/>
        </w:rPr>
        <w:t xml:space="preserve">št. </w:t>
      </w:r>
      <w:proofErr w:type="spellStart"/>
      <w:r w:rsidRPr="0017052B">
        <w:rPr>
          <w:rFonts w:ascii="Arial" w:hAnsi="Arial" w:cs="Arial"/>
          <w:sz w:val="24"/>
          <w:szCs w:val="24"/>
          <w:highlight w:val="lightGray"/>
        </w:rPr>
        <w:t>xxxxx</w:t>
      </w:r>
      <w:proofErr w:type="spellEnd"/>
    </w:p>
    <w:p w14:paraId="7756A26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UVODNE DOLOČBE</w:t>
      </w:r>
    </w:p>
    <w:p w14:paraId="51A0BEC7" w14:textId="77777777" w:rsidR="00E7346E" w:rsidRPr="0017052B" w:rsidRDefault="00E7346E" w:rsidP="00E7346E">
      <w:pPr>
        <w:pStyle w:val="5lt"/>
      </w:pPr>
      <w:r w:rsidRPr="0017052B">
        <w:t>člen</w:t>
      </w:r>
    </w:p>
    <w:p w14:paraId="1EC3BA3A" w14:textId="77777777" w:rsidR="00E7346E" w:rsidRPr="0017052B" w:rsidRDefault="00E7346E" w:rsidP="00E7346E">
      <w:pPr>
        <w:pStyle w:val="6len"/>
      </w:pPr>
      <w:r w:rsidRPr="0017052B">
        <w:t>(uvodne določbe)</w:t>
      </w:r>
    </w:p>
    <w:p w14:paraId="55CC060E" w14:textId="77777777" w:rsidR="00E7346E" w:rsidRPr="0017052B" w:rsidRDefault="00E7346E" w:rsidP="00E7346E">
      <w:pPr>
        <w:pStyle w:val="4odstt"/>
      </w:pPr>
      <w:r w:rsidRPr="0017052B">
        <w:t xml:space="preserve">Pogodbeni stranki ugotavljata, da je naročnik izvedel postopek oddaje javnega naročila po odprtem postopku v skladu s 40. členom Zakona o javnem naročanju (Ur. l. RS št. 91/15 in spremembe, v nadaljevanju: ZJN-3), objavljen na Portalu javnih naročil, št. objave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in v Uradnem listu EU, TED, št. objave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v okviru katerega je bil izvajalec z odločitvijo o oddaji javnega naročila, št.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objavljeno na Portalu javnih naročil, št. objave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izbran kot najugodnejši izvajalec gradnje za NOVO POSLOVNO UPRAVNO STAVBO KOMUNALE SLOVENSKA BISTRICA. Odločitev je postala pravnomočna, dne </w:t>
      </w:r>
      <w:proofErr w:type="spellStart"/>
      <w:r w:rsidRPr="0017052B">
        <w:rPr>
          <w:highlight w:val="lightGray"/>
        </w:rPr>
        <w:t>xxxxx</w:t>
      </w:r>
      <w:proofErr w:type="spellEnd"/>
      <w:r w:rsidRPr="0017052B">
        <w:t>.</w:t>
      </w:r>
    </w:p>
    <w:p w14:paraId="0F112FC4" w14:textId="77777777" w:rsidR="00E7346E" w:rsidRPr="0017052B" w:rsidRDefault="00E7346E" w:rsidP="00E7346E">
      <w:pPr>
        <w:pStyle w:val="4odstt"/>
      </w:pPr>
      <w:r w:rsidRPr="0017052B">
        <w:t xml:space="preserve">Pogodbeni stranki to pogodbo sklepata z namenom realizacije pravnega posla, ki je bil predmet javnega naročila iz prejšnjega odstavka tega člena in ponudbe izvajalca, št.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(v nadaljevanju: ponudba).</w:t>
      </w:r>
    </w:p>
    <w:p w14:paraId="21621C2A"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PREDMET POGODBE</w:t>
      </w:r>
    </w:p>
    <w:p w14:paraId="4BDF464F" w14:textId="77777777" w:rsidR="00E7346E" w:rsidRPr="0017052B" w:rsidRDefault="00E7346E" w:rsidP="00E7346E">
      <w:pPr>
        <w:pStyle w:val="5lt"/>
      </w:pPr>
      <w:r w:rsidRPr="0017052B">
        <w:t>člen</w:t>
      </w:r>
    </w:p>
    <w:p w14:paraId="4F991060" w14:textId="77777777" w:rsidR="00E7346E" w:rsidRPr="0017052B" w:rsidRDefault="00E7346E" w:rsidP="00E7346E">
      <w:pPr>
        <w:pStyle w:val="6len"/>
      </w:pPr>
      <w:r w:rsidRPr="0017052B">
        <w:t>(predmet pogodbe)</w:t>
      </w:r>
    </w:p>
    <w:p w14:paraId="3E161E3F" w14:textId="77777777" w:rsidR="00E7346E" w:rsidRPr="0017052B" w:rsidRDefault="00E7346E">
      <w:pPr>
        <w:pStyle w:val="4odstt"/>
        <w:numPr>
          <w:ilvl w:val="0"/>
          <w:numId w:val="36"/>
        </w:numPr>
      </w:pPr>
      <w:r w:rsidRPr="0017052B">
        <w:t>Predmet te pogodbe je izvedba del v skladu z zahtevami naročnika ter ponudbo izvajalca, ki so podrobneje opredeljena v dokumentaciji, ki je podlaga za sklenitev pogodbe (v dokumentaciji v zvezi z oddajo javnega naročila, projektno dokumentacijo in gradbenem dovoljenju).</w:t>
      </w:r>
    </w:p>
    <w:p w14:paraId="71933BE3" w14:textId="77777777" w:rsidR="00E7346E" w:rsidRPr="0017052B" w:rsidRDefault="00E7346E" w:rsidP="00E7346E">
      <w:pPr>
        <w:pStyle w:val="4odstt"/>
      </w:pPr>
      <w:r w:rsidRPr="0017052B">
        <w:t>Izvajalec je svojo ponudbo naročniku oddal na podlagi naslednje razpoložljive dokumentacije, ki jo je v fazi javnega naročila objavil naročnik:</w:t>
      </w:r>
    </w:p>
    <w:p w14:paraId="386D6DF9" w14:textId="77777777" w:rsidR="00E7346E" w:rsidRPr="0017052B" w:rsidRDefault="00E7346E">
      <w:pPr>
        <w:pStyle w:val="4odstt"/>
        <w:numPr>
          <w:ilvl w:val="1"/>
          <w:numId w:val="35"/>
        </w:numPr>
      </w:pPr>
      <w:r w:rsidRPr="0017052B">
        <w:t>dokumentacije v zvezi z oddajo javnega naročila s specifikacijo predračuna (popis del);</w:t>
      </w:r>
    </w:p>
    <w:p w14:paraId="5920C2B2" w14:textId="77777777" w:rsidR="00E7346E" w:rsidRPr="0017052B" w:rsidRDefault="00E7346E">
      <w:pPr>
        <w:pStyle w:val="4odstt"/>
        <w:numPr>
          <w:ilvl w:val="1"/>
          <w:numId w:val="35"/>
        </w:numPr>
      </w:pPr>
      <w:r w:rsidRPr="0017052B">
        <w:t>projektne dokumentacije za pridobitev mnenj in gradbenega dovoljenja (DGD);</w:t>
      </w:r>
    </w:p>
    <w:p w14:paraId="58DA0D51" w14:textId="77777777" w:rsidR="00E7346E" w:rsidRPr="0017052B" w:rsidRDefault="00E7346E">
      <w:pPr>
        <w:pStyle w:val="4odstt"/>
        <w:numPr>
          <w:ilvl w:val="1"/>
          <w:numId w:val="35"/>
        </w:numPr>
      </w:pPr>
      <w:r w:rsidRPr="0017052B">
        <w:t>projektne dokumentacijo za izvedbo gradnje (PZI);</w:t>
      </w:r>
    </w:p>
    <w:p w14:paraId="403DB06C" w14:textId="77777777" w:rsidR="00E7346E" w:rsidRPr="0017052B" w:rsidRDefault="00E7346E">
      <w:pPr>
        <w:pStyle w:val="4odstt"/>
        <w:numPr>
          <w:ilvl w:val="1"/>
          <w:numId w:val="35"/>
        </w:numPr>
      </w:pPr>
      <w:r w:rsidRPr="0017052B">
        <w:t>gradbenega dovoljenja.</w:t>
      </w:r>
    </w:p>
    <w:p w14:paraId="19A5EA77" w14:textId="77777777" w:rsidR="00E7346E" w:rsidRPr="0017052B" w:rsidRDefault="00E7346E" w:rsidP="00E7346E">
      <w:pPr>
        <w:pStyle w:val="4odstt"/>
      </w:pPr>
      <w:r w:rsidRPr="0017052B">
        <w:t>Izvajalec pogodbeno dogovorjena dela izvaja na podlagi dokumentacije iz prejšnjega odstavka. V primeru nejasnosti je dolžan upoštevati pisna tolmačenja naročnika oz. od njega pooblaščenega izvajalca nadzora.</w:t>
      </w:r>
    </w:p>
    <w:p w14:paraId="0D2098CC" w14:textId="77777777" w:rsidR="00E7346E" w:rsidRPr="0017052B" w:rsidRDefault="00E7346E" w:rsidP="00E7346E">
      <w:pPr>
        <w:pStyle w:val="4odstt"/>
      </w:pPr>
      <w:r w:rsidRPr="0017052B">
        <w:t>Izvajalec je dolžan dela izvajati ob upoštevanju veljavnih zakonov in predpisov s področja graditve objektov, varstva pri delu in varstva pred požarom ter tehničnih predpisov, normativov in standardov, ki urejajo področje izvajanja pogodbenih del.</w:t>
      </w:r>
    </w:p>
    <w:p w14:paraId="36927B1D" w14:textId="77777777" w:rsidR="00E7346E" w:rsidRPr="0017052B" w:rsidRDefault="00E7346E" w:rsidP="00E7346E">
      <w:pPr>
        <w:pStyle w:val="5lt"/>
      </w:pPr>
      <w:r w:rsidRPr="0017052B">
        <w:t>člen</w:t>
      </w:r>
    </w:p>
    <w:p w14:paraId="2C89D96F" w14:textId="77777777" w:rsidR="00E7346E" w:rsidRPr="0017052B" w:rsidRDefault="00E7346E" w:rsidP="00E7346E">
      <w:pPr>
        <w:pStyle w:val="6len"/>
      </w:pPr>
      <w:r w:rsidRPr="0017052B">
        <w:t>(več in manj dela)</w:t>
      </w:r>
    </w:p>
    <w:p w14:paraId="3F673F41" w14:textId="77777777" w:rsidR="00E7346E" w:rsidRPr="0017052B" w:rsidRDefault="00E7346E">
      <w:pPr>
        <w:pStyle w:val="4odstt"/>
        <w:numPr>
          <w:ilvl w:val="0"/>
          <w:numId w:val="58"/>
        </w:numPr>
      </w:pPr>
      <w:r w:rsidRPr="0017052B">
        <w:t>Več dela so količine izvedenih del, ki presegajo količine del, predvidene v specifikaciji predračuna.</w:t>
      </w:r>
    </w:p>
    <w:p w14:paraId="76F288D6" w14:textId="77777777" w:rsidR="00E7346E" w:rsidRPr="0017052B" w:rsidRDefault="00E7346E">
      <w:pPr>
        <w:pStyle w:val="4odstt"/>
        <w:numPr>
          <w:ilvl w:val="0"/>
          <w:numId w:val="58"/>
        </w:numPr>
      </w:pPr>
      <w:r w:rsidRPr="0017052B">
        <w:t>Manj dela so negativni odmiki izvedenih del glede na količine del, predvidene v specifikaciji predračuna.</w:t>
      </w:r>
    </w:p>
    <w:p w14:paraId="51786CFB" w14:textId="77777777" w:rsidR="00E7346E" w:rsidRPr="0017052B" w:rsidRDefault="00E7346E" w:rsidP="00E7346E">
      <w:pPr>
        <w:pStyle w:val="5lt"/>
      </w:pPr>
      <w:r w:rsidRPr="0017052B">
        <w:lastRenderedPageBreak/>
        <w:t>člen</w:t>
      </w:r>
    </w:p>
    <w:p w14:paraId="13F9C11D" w14:textId="77777777" w:rsidR="00E7346E" w:rsidRPr="0017052B" w:rsidRDefault="00E7346E" w:rsidP="00E7346E">
      <w:pPr>
        <w:pStyle w:val="6len"/>
      </w:pPr>
      <w:r w:rsidRPr="0017052B">
        <w:t>(nepredvidena in nujna nepredvidena dela)</w:t>
      </w:r>
    </w:p>
    <w:p w14:paraId="6F722689" w14:textId="77777777" w:rsidR="00E7346E" w:rsidRPr="0017052B" w:rsidRDefault="00E7346E">
      <w:pPr>
        <w:pStyle w:val="4odstt"/>
        <w:numPr>
          <w:ilvl w:val="0"/>
          <w:numId w:val="59"/>
        </w:numPr>
      </w:pPr>
      <w:r w:rsidRPr="0017052B">
        <w:t xml:space="preserve">Nepredvidena dela so tista dela, ki niso zajeta s pogodbo, vendar jih je za dokončanje pogodbenih del potrebno opraviti. </w:t>
      </w:r>
    </w:p>
    <w:p w14:paraId="093D4E08" w14:textId="77777777" w:rsidR="00E7346E" w:rsidRPr="0017052B" w:rsidRDefault="00E7346E" w:rsidP="00E7346E">
      <w:pPr>
        <w:pStyle w:val="4odstt"/>
      </w:pPr>
      <w:r w:rsidRPr="0017052B">
        <w:t xml:space="preserve">Nujna nepredvidena dela so tista dela, ki jih je treba nujno opraviti, da bi bila zagotovljena stabilnost objekta ali da ne bi nastala škoda, povzročila pa jih je nepričakovana težja narava zemljišča, nepričakovana voda ali kakšen drug izreden in nepričakovan dogodek. </w:t>
      </w:r>
    </w:p>
    <w:p w14:paraId="0FE750EA" w14:textId="77777777" w:rsidR="00E7346E" w:rsidRPr="0017052B" w:rsidRDefault="00E7346E" w:rsidP="00E7346E">
      <w:pPr>
        <w:pStyle w:val="5lt"/>
      </w:pPr>
      <w:r w:rsidRPr="0017052B">
        <w:t>člen</w:t>
      </w:r>
    </w:p>
    <w:p w14:paraId="3817E9D7" w14:textId="77777777" w:rsidR="00E7346E" w:rsidRPr="0017052B" w:rsidRDefault="00E7346E" w:rsidP="00E7346E">
      <w:pPr>
        <w:pStyle w:val="6len"/>
      </w:pPr>
      <w:r w:rsidRPr="0017052B">
        <w:t>(dodatna dela)</w:t>
      </w:r>
    </w:p>
    <w:p w14:paraId="0872A5DD" w14:textId="77777777" w:rsidR="00E7346E" w:rsidRPr="0017052B" w:rsidRDefault="00E7346E" w:rsidP="00E7346E">
      <w:pPr>
        <w:rPr>
          <w:rFonts w:ascii="Arial" w:hAnsi="Arial" w:cs="Arial"/>
          <w:sz w:val="20"/>
          <w:szCs w:val="20"/>
        </w:rPr>
      </w:pPr>
      <w:r w:rsidRPr="0017052B">
        <w:rPr>
          <w:rFonts w:ascii="Arial" w:hAnsi="Arial" w:cs="Arial"/>
          <w:sz w:val="20"/>
          <w:szCs w:val="20"/>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3151D113" w14:textId="77777777" w:rsidR="00E7346E" w:rsidRPr="0017052B" w:rsidRDefault="00E7346E" w:rsidP="00E7346E">
      <w:pPr>
        <w:pStyle w:val="5lt"/>
      </w:pPr>
      <w:r w:rsidRPr="0017052B">
        <w:t>člen</w:t>
      </w:r>
    </w:p>
    <w:p w14:paraId="2ACE8BD0" w14:textId="77777777" w:rsidR="00E7346E" w:rsidRPr="0017052B" w:rsidRDefault="00E7346E" w:rsidP="00E7346E">
      <w:pPr>
        <w:pStyle w:val="6len"/>
      </w:pPr>
      <w:r w:rsidRPr="0017052B">
        <w:t>(izvzeta dela)</w:t>
      </w:r>
    </w:p>
    <w:p w14:paraId="50D67018" w14:textId="77777777" w:rsidR="00E7346E" w:rsidRPr="0017052B" w:rsidRDefault="00E7346E">
      <w:pPr>
        <w:pStyle w:val="4odstt"/>
        <w:numPr>
          <w:ilvl w:val="0"/>
          <w:numId w:val="88"/>
        </w:numPr>
      </w:pPr>
      <w:r w:rsidRPr="0017052B">
        <w:t>Pogodbeni stranki sta soglasni, da ima naročnik pravico izvzeti del ali več delov pogodbenih del in jih izvesti v lastni režiji.</w:t>
      </w:r>
    </w:p>
    <w:p w14:paraId="4D973823" w14:textId="77777777" w:rsidR="00E7346E" w:rsidRPr="0017052B" w:rsidRDefault="00E7346E">
      <w:pPr>
        <w:pStyle w:val="4odstt"/>
        <w:numPr>
          <w:ilvl w:val="0"/>
          <w:numId w:val="88"/>
        </w:numPr>
      </w:pPr>
      <w:r w:rsidRPr="0017052B">
        <w:t>Tako izvedena dela se izvzamejo iz obračunov in jamstev izvajalca po tej pogodbi.</w:t>
      </w:r>
    </w:p>
    <w:p w14:paraId="3D517460"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DOKUMENTACIJA NAROČNIKA</w:t>
      </w:r>
    </w:p>
    <w:p w14:paraId="78EA62A9" w14:textId="77777777" w:rsidR="00E7346E" w:rsidRPr="0017052B" w:rsidRDefault="00E7346E" w:rsidP="00E7346E">
      <w:pPr>
        <w:pStyle w:val="5lt"/>
      </w:pPr>
      <w:r w:rsidRPr="0017052B">
        <w:t>člen</w:t>
      </w:r>
    </w:p>
    <w:p w14:paraId="52D7DACA" w14:textId="77777777" w:rsidR="00E7346E" w:rsidRPr="0017052B" w:rsidRDefault="00E7346E" w:rsidP="00E7346E">
      <w:pPr>
        <w:pStyle w:val="6len"/>
      </w:pPr>
      <w:r w:rsidRPr="0017052B">
        <w:t>(dokumentacija naročnika)</w:t>
      </w:r>
    </w:p>
    <w:p w14:paraId="3DF158B7" w14:textId="77777777" w:rsidR="00E7346E" w:rsidRPr="0017052B" w:rsidRDefault="00E7346E">
      <w:pPr>
        <w:pStyle w:val="4odstt"/>
        <w:numPr>
          <w:ilvl w:val="0"/>
          <w:numId w:val="38"/>
        </w:numPr>
      </w:pPr>
      <w:r w:rsidRPr="0017052B">
        <w:t>Naročnik potrjuje in jamči, da je dal izvajalcu na razpolago vse podatke, ki se nanašajo na predmet pogodbe, ki bi lahko vplivali na pogodbeno ceno ali razčlenitev pogodbene cene, ali na izvajalčeve pravice in obveznosti po tej pogodbi.</w:t>
      </w:r>
    </w:p>
    <w:p w14:paraId="6EE53C72" w14:textId="77777777" w:rsidR="00E7346E" w:rsidRPr="0017052B" w:rsidRDefault="00E7346E">
      <w:pPr>
        <w:pStyle w:val="4odstt"/>
        <w:numPr>
          <w:ilvl w:val="0"/>
          <w:numId w:val="38"/>
        </w:numPr>
      </w:pPr>
      <w:r w:rsidRPr="0017052B">
        <w:t>Naročnik odgovarja za pravilnost in strokovnost projektne dokumentacije ter druge dokumentacije, ki je bila podlaga za pripravo ponudbe izvajalca in ki jo je priskrbel naročnik.</w:t>
      </w:r>
    </w:p>
    <w:p w14:paraId="6B4CC4B1" w14:textId="77777777" w:rsidR="00E7346E" w:rsidRPr="0017052B" w:rsidRDefault="00E7346E" w:rsidP="00E7346E">
      <w:pPr>
        <w:pStyle w:val="5lt"/>
      </w:pPr>
      <w:r w:rsidRPr="0017052B">
        <w:t>člen</w:t>
      </w:r>
    </w:p>
    <w:p w14:paraId="7B22AE10" w14:textId="77777777" w:rsidR="00E7346E" w:rsidRPr="0017052B" w:rsidRDefault="00E7346E" w:rsidP="00E7346E">
      <w:pPr>
        <w:pStyle w:val="6len"/>
      </w:pPr>
      <w:r w:rsidRPr="0017052B">
        <w:t>(</w:t>
      </w:r>
      <w:proofErr w:type="spellStart"/>
      <w:r w:rsidRPr="0017052B">
        <w:t>notifikacijska</w:t>
      </w:r>
      <w:proofErr w:type="spellEnd"/>
      <w:r w:rsidRPr="0017052B">
        <w:t xml:space="preserve"> dolžnost izvajalca)</w:t>
      </w:r>
    </w:p>
    <w:p w14:paraId="7C7C8E13" w14:textId="77777777" w:rsidR="00E7346E" w:rsidRPr="0017052B" w:rsidRDefault="00E7346E">
      <w:pPr>
        <w:pStyle w:val="4odstt"/>
        <w:numPr>
          <w:ilvl w:val="0"/>
          <w:numId w:val="39"/>
        </w:numPr>
      </w:pPr>
      <w:r w:rsidRPr="0017052B">
        <w:t>Izvajalec je bil dolžan v fazi pred potekom roka za oddajo ponudbe preučiti vso dokumentacijo iz drugega odstavka 2. člena te pogodbe in naročnika opozoriti na pomanjkljivosti ali nejasnosti projektne dokumentacije, ki jih je lahko ugotovil kot skrben izvajalec, ter v zvezi s tem od naročnika preko Portala javnih naročil zahtevati potrebne spremembe oz. navodila.</w:t>
      </w:r>
    </w:p>
    <w:p w14:paraId="51636F41" w14:textId="77777777" w:rsidR="00E7346E" w:rsidRPr="0017052B" w:rsidRDefault="00E7346E">
      <w:pPr>
        <w:pStyle w:val="4odstt"/>
        <w:numPr>
          <w:ilvl w:val="0"/>
          <w:numId w:val="39"/>
        </w:numPr>
      </w:pPr>
      <w:r w:rsidRPr="0017052B">
        <w:t>Izvajalec lahko naročnika na morebitne pomanjkljivosti ali nejasnosti projektne dokumentacije opozori tudi kasneje, vendar samo v primeru, da kljub dolžni skrbnosti morebitne pomanjkljivosti ali nejasnosti ni mogel odkriti pred potekom roka za oddajo ponudbe. V takšnem primeru mora izvajalec naročnika nanje opozoriti najkasneje v roku tridesetih (30) dni po tem, ko se jih je zavedel.</w:t>
      </w:r>
    </w:p>
    <w:p w14:paraId="6EAFF04B" w14:textId="77777777" w:rsidR="00E7346E" w:rsidRPr="0017052B" w:rsidRDefault="00E7346E">
      <w:pPr>
        <w:pStyle w:val="4odstt"/>
        <w:numPr>
          <w:ilvl w:val="0"/>
          <w:numId w:val="39"/>
        </w:numPr>
      </w:pPr>
      <w:r w:rsidRPr="0017052B">
        <w:t>V primeru, da izvajalec svoje dolžnosti ne izvrši v rokih, ki so dogovorjeni v tem členu, je izvajalec naročniku odgovoren za vso škodo, ki jo zaradi opustitve dolžne skrbnosti izvajalca utrpi naročnik.</w:t>
      </w:r>
    </w:p>
    <w:p w14:paraId="6EA26BB9" w14:textId="77777777" w:rsidR="00E7346E" w:rsidRPr="0017052B" w:rsidRDefault="00E7346E" w:rsidP="00E7346E">
      <w:pPr>
        <w:pStyle w:val="5lt"/>
      </w:pPr>
      <w:r w:rsidRPr="0017052B">
        <w:t>člen</w:t>
      </w:r>
    </w:p>
    <w:p w14:paraId="680B896C" w14:textId="77777777" w:rsidR="00E7346E" w:rsidRPr="0017052B" w:rsidRDefault="00E7346E" w:rsidP="00E7346E">
      <w:pPr>
        <w:pStyle w:val="6len"/>
      </w:pPr>
      <w:r w:rsidRPr="0017052B">
        <w:t>(zamuda pri predaji dokumentacije)</w:t>
      </w:r>
    </w:p>
    <w:p w14:paraId="1DA3DFC2" w14:textId="77777777" w:rsidR="00E7346E" w:rsidRPr="0017052B" w:rsidRDefault="00E7346E">
      <w:pPr>
        <w:pStyle w:val="4odstt"/>
        <w:numPr>
          <w:ilvl w:val="0"/>
          <w:numId w:val="40"/>
        </w:numPr>
      </w:pPr>
      <w:r w:rsidRPr="0017052B">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14:paraId="32CBE20E" w14:textId="77777777" w:rsidR="00E7346E" w:rsidRPr="0017052B" w:rsidRDefault="00E7346E">
      <w:pPr>
        <w:pStyle w:val="4odstt"/>
        <w:numPr>
          <w:ilvl w:val="0"/>
          <w:numId w:val="40"/>
        </w:numPr>
      </w:pPr>
      <w:r w:rsidRPr="0017052B">
        <w:t xml:space="preserve">Obvestilo mora vsebovati podatke v zvezi s potrebnim manjkajočim delom dokumentacije ter z opozorilom na posledice zamude zaradi </w:t>
      </w:r>
      <w:proofErr w:type="spellStart"/>
      <w:r w:rsidRPr="0017052B">
        <w:t>nepredaje</w:t>
      </w:r>
      <w:proofErr w:type="spellEnd"/>
      <w:r w:rsidRPr="0017052B">
        <w:t xml:space="preserve"> dokumentacije.</w:t>
      </w:r>
    </w:p>
    <w:p w14:paraId="52ABFEFD" w14:textId="77777777" w:rsidR="00E7346E" w:rsidRPr="0017052B" w:rsidRDefault="00E7346E">
      <w:pPr>
        <w:pStyle w:val="4odstt"/>
        <w:numPr>
          <w:ilvl w:val="0"/>
          <w:numId w:val="40"/>
        </w:numPr>
      </w:pPr>
      <w:r w:rsidRPr="0017052B">
        <w:t>Obvestilo mora biti naročniku poslano najkasneje v petih (5) dneh po tem, ko se je izvajalec zavedel nastanka zamude zaradi predaje projektne dokumentacije, sicer izgubi pravice iz naslednjega odstavka.</w:t>
      </w:r>
    </w:p>
    <w:p w14:paraId="2B6209D3" w14:textId="77777777" w:rsidR="00E7346E" w:rsidRPr="0017052B" w:rsidRDefault="00E7346E">
      <w:pPr>
        <w:pStyle w:val="4odstt"/>
        <w:numPr>
          <w:ilvl w:val="0"/>
          <w:numId w:val="40"/>
        </w:numPr>
      </w:pPr>
      <w:r w:rsidRPr="0017052B">
        <w:lastRenderedPageBreak/>
        <w:t>Če pogodbenih del zaradi zamude pri predaji projektne dokumentacije ni mogoče dokončati v dogovorjenem roku, je izvajalec upravičen do spremembe terminskega načrta in podaljšanja roka za dokončanje del, vendar največ za čas trajanja prekinitve del.</w:t>
      </w:r>
    </w:p>
    <w:p w14:paraId="6B1FBC4A" w14:textId="77777777" w:rsidR="00E7346E" w:rsidRPr="0017052B" w:rsidRDefault="00E7346E" w:rsidP="00E7346E">
      <w:pPr>
        <w:pStyle w:val="5lt"/>
      </w:pPr>
      <w:r w:rsidRPr="0017052B">
        <w:t>člen</w:t>
      </w:r>
    </w:p>
    <w:p w14:paraId="3B875E84" w14:textId="77777777" w:rsidR="00E7346E" w:rsidRPr="0017052B" w:rsidRDefault="00E7346E" w:rsidP="00E7346E">
      <w:pPr>
        <w:pStyle w:val="6len"/>
      </w:pPr>
      <w:r w:rsidRPr="0017052B">
        <w:t>(pridobitev dovoljen in soglasij)</w:t>
      </w:r>
    </w:p>
    <w:p w14:paraId="5341BCB4" w14:textId="77777777" w:rsidR="00E7346E" w:rsidRPr="0017052B" w:rsidRDefault="00E7346E">
      <w:pPr>
        <w:pStyle w:val="4odstt"/>
        <w:numPr>
          <w:ilvl w:val="0"/>
          <w:numId w:val="41"/>
        </w:numPr>
      </w:pPr>
      <w:r w:rsidRPr="0017052B">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v tem primeru upravičen tudi podati vlogo za podaljšanje roka za dokončanje del.</w:t>
      </w:r>
    </w:p>
    <w:p w14:paraId="1BF11B90" w14:textId="77777777" w:rsidR="00E7346E" w:rsidRPr="0017052B" w:rsidRDefault="00E7346E">
      <w:pPr>
        <w:pStyle w:val="4odstt"/>
        <w:numPr>
          <w:ilvl w:val="0"/>
          <w:numId w:val="41"/>
        </w:numPr>
      </w:pPr>
      <w:r w:rsidRPr="0017052B">
        <w:t>Naročnik je pred sklenitvijo te pogodbe pridobil pravnomočno gradbeno dovoljenje, ki ga je izvajalec dolžan upoštevati pri izvedbi del.</w:t>
      </w:r>
    </w:p>
    <w:p w14:paraId="0BBB1272" w14:textId="77777777" w:rsidR="00E7346E" w:rsidRPr="0017052B" w:rsidRDefault="00E7346E">
      <w:pPr>
        <w:pStyle w:val="4odstt"/>
        <w:numPr>
          <w:ilvl w:val="0"/>
          <w:numId w:val="41"/>
        </w:numPr>
      </w:pPr>
      <w:r w:rsidRPr="0017052B">
        <w:t>Naročnik si pridržuje pravico, da ne glede na to, da je predmet gradnje manj zahteven objekt, pri pristojnem organu pred izdajo uporabnega dovoljenja zahteva izvedbo postopka tehničnega pregleda.</w:t>
      </w:r>
    </w:p>
    <w:p w14:paraId="22BF5C8F" w14:textId="77777777" w:rsidR="00E7346E" w:rsidRPr="0017052B" w:rsidRDefault="00E7346E">
      <w:pPr>
        <w:pStyle w:val="4odstt"/>
        <w:numPr>
          <w:ilvl w:val="0"/>
          <w:numId w:val="41"/>
        </w:numPr>
      </w:pPr>
      <w:r w:rsidRPr="0017052B">
        <w:t>Izvajalec je dolžan pooblaščenemu nadzorniku sproti dostavljati vse relevantne dokumente in dokazila, potrebne za pridobitev uporabnega dovoljenja, kakor tudi vse druge dokumente in dokazila v pristojnosti izvajalca, ki jih naročnik potrebuje za pridobitev potrebnih dovoljenj in soglasij. Če izvajalec tega ne stori, ni upravičen do upravičenj iz prvega odstavka tega člena.</w:t>
      </w:r>
    </w:p>
    <w:p w14:paraId="224E95D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POGODBENA CENA</w:t>
      </w:r>
    </w:p>
    <w:p w14:paraId="3BD651C9" w14:textId="77777777" w:rsidR="00E7346E" w:rsidRPr="0017052B" w:rsidRDefault="00E7346E" w:rsidP="00E7346E">
      <w:pPr>
        <w:pStyle w:val="5lt"/>
      </w:pPr>
      <w:r w:rsidRPr="0017052B">
        <w:t>člen</w:t>
      </w:r>
    </w:p>
    <w:p w14:paraId="280C6436" w14:textId="77777777" w:rsidR="00E7346E" w:rsidRPr="0017052B" w:rsidRDefault="00E7346E" w:rsidP="00E7346E">
      <w:pPr>
        <w:pStyle w:val="6len"/>
      </w:pPr>
      <w:r w:rsidRPr="0017052B">
        <w:t>(vrednost pogodbe)</w:t>
      </w:r>
    </w:p>
    <w:p w14:paraId="7E6D3D6F" w14:textId="77777777" w:rsidR="00E7346E" w:rsidRPr="0017052B" w:rsidRDefault="00E7346E">
      <w:pPr>
        <w:pStyle w:val="4odstt"/>
        <w:numPr>
          <w:ilvl w:val="0"/>
          <w:numId w:val="42"/>
        </w:numPr>
      </w:pPr>
      <w:r w:rsidRPr="0017052B">
        <w:t>Pogodbena cena je dogovorjena s klavzulo »dejanske količine in fiksne enotne cene«, in znaša:</w:t>
      </w:r>
    </w:p>
    <w:p w14:paraId="3FDAD904" w14:textId="77777777" w:rsidR="00E7346E" w:rsidRPr="0017052B" w:rsidRDefault="00E7346E" w:rsidP="00E7346E">
      <w:pPr>
        <w:pStyle w:val="alineje"/>
      </w:pPr>
      <w:r w:rsidRPr="0017052B">
        <w:t xml:space="preserve">znesek v EUR brez DDV: </w:t>
      </w:r>
      <w:proofErr w:type="spellStart"/>
      <w:r w:rsidRPr="0017052B">
        <w:rPr>
          <w:highlight w:val="lightGray"/>
        </w:rPr>
        <w:t>xxxxx</w:t>
      </w:r>
      <w:proofErr w:type="spellEnd"/>
      <w:r w:rsidRPr="0017052B">
        <w:t>,</w:t>
      </w:r>
    </w:p>
    <w:p w14:paraId="49C43483" w14:textId="77777777" w:rsidR="00E7346E" w:rsidRPr="0017052B" w:rsidRDefault="00E7346E" w:rsidP="00E7346E">
      <w:pPr>
        <w:pStyle w:val="alineje"/>
      </w:pPr>
      <w:r w:rsidRPr="0017052B">
        <w:t xml:space="preserve">DDV 22%: </w:t>
      </w:r>
      <w:proofErr w:type="spellStart"/>
      <w:r w:rsidRPr="0017052B">
        <w:rPr>
          <w:highlight w:val="lightGray"/>
        </w:rPr>
        <w:t>xxxxx</w:t>
      </w:r>
      <w:proofErr w:type="spellEnd"/>
      <w:r w:rsidRPr="0017052B">
        <w:t>,</w:t>
      </w:r>
    </w:p>
    <w:p w14:paraId="071F5910" w14:textId="77777777" w:rsidR="00E7346E" w:rsidRPr="0017052B" w:rsidRDefault="00E7346E" w:rsidP="00E7346E">
      <w:pPr>
        <w:pStyle w:val="alineje"/>
      </w:pPr>
      <w:r w:rsidRPr="0017052B">
        <w:t xml:space="preserve">znesek v EUR z DDV: </w:t>
      </w:r>
      <w:proofErr w:type="spellStart"/>
      <w:r w:rsidRPr="0017052B">
        <w:rPr>
          <w:highlight w:val="lightGray"/>
        </w:rPr>
        <w:t>xxxxx</w:t>
      </w:r>
      <w:proofErr w:type="spellEnd"/>
      <w:r w:rsidRPr="0017052B">
        <w:t xml:space="preserve">, z besedo: </w:t>
      </w:r>
      <w:proofErr w:type="spellStart"/>
      <w:r w:rsidRPr="0017052B">
        <w:rPr>
          <w:highlight w:val="lightGray"/>
        </w:rPr>
        <w:t>xxxxx</w:t>
      </w:r>
      <w:proofErr w:type="spellEnd"/>
      <w:r w:rsidRPr="0017052B">
        <w:t>,</w:t>
      </w:r>
    </w:p>
    <w:p w14:paraId="58A87BA0" w14:textId="77777777" w:rsidR="00E7346E" w:rsidRPr="0017052B" w:rsidRDefault="00E7346E" w:rsidP="00E7346E">
      <w:pPr>
        <w:pStyle w:val="4odstt"/>
      </w:pPr>
      <w:r w:rsidRPr="0017052B">
        <w:t>V kolikor se tekom izvajanja pogodbe spremeni stopnja DDV, takšno tveganje nosi naročnik.</w:t>
      </w:r>
    </w:p>
    <w:p w14:paraId="529B8789" w14:textId="77777777" w:rsidR="00E7346E" w:rsidRPr="0017052B" w:rsidRDefault="00E7346E" w:rsidP="00E7346E">
      <w:pPr>
        <w:pStyle w:val="4odstt"/>
      </w:pPr>
      <w:r w:rsidRPr="0017052B">
        <w:t>V enotnih cenah posameznih postavk je upoštevana tudi vrednost vseh pripravljalnih in pomožnih del za izvedbo pogodbenih del, stroškov za izdelavo potrebne delavniške dokumentacije, stroškov meritev, preiskav in atestov, zavarovanj, varnosti pri delu, celotne dokumentacije za pridobitev uporabnega dovoljenja, vsa navodila za obratovanje in vzdrževanje, vsi garancijski listi, stroški sodelovanja na tehničnem pregledu in drugi stroški.</w:t>
      </w:r>
    </w:p>
    <w:p w14:paraId="33AB6784" w14:textId="77777777" w:rsidR="00E7346E" w:rsidRPr="0017052B" w:rsidRDefault="00E7346E" w:rsidP="00E7346E">
      <w:pPr>
        <w:pStyle w:val="5lt"/>
      </w:pPr>
      <w:r w:rsidRPr="0017052B">
        <w:t>člen</w:t>
      </w:r>
    </w:p>
    <w:p w14:paraId="51AEF723" w14:textId="77777777" w:rsidR="00E7346E" w:rsidRPr="0017052B" w:rsidRDefault="00E7346E" w:rsidP="00E7346E">
      <w:pPr>
        <w:pStyle w:val="6len"/>
      </w:pPr>
      <w:r w:rsidRPr="0017052B">
        <w:t>(sprememba pogodbene cene)</w:t>
      </w:r>
    </w:p>
    <w:p w14:paraId="404BDECB" w14:textId="77777777" w:rsidR="00E7346E" w:rsidRPr="0017052B" w:rsidRDefault="00E7346E">
      <w:pPr>
        <w:pStyle w:val="4odstt"/>
        <w:numPr>
          <w:ilvl w:val="0"/>
          <w:numId w:val="43"/>
        </w:numPr>
      </w:pPr>
      <w:r w:rsidRPr="0017052B">
        <w:t>Izvedena in s strani nadzora potrjena več in manj dela iz 3. člena te pogodbe se obračunajo po dogovorjenih fiksnih cenah na enoto mere iz ponudbe izvajalca. V primeru, da vrednost več del preseže vrednost manj del, pogodbeni stranki skleneta aneks k tej pogodbi, s katerim dogovorita potreben dodaten obseg sredstev za dokončanje posla.</w:t>
      </w:r>
    </w:p>
    <w:p w14:paraId="39AEECDC" w14:textId="77777777" w:rsidR="00E7346E" w:rsidRPr="0017052B" w:rsidRDefault="00E7346E">
      <w:pPr>
        <w:pStyle w:val="4odstt"/>
        <w:numPr>
          <w:ilvl w:val="0"/>
          <w:numId w:val="43"/>
        </w:numPr>
      </w:pPr>
      <w:r w:rsidRPr="0017052B">
        <w:t xml:space="preserve">Za nepredvidena dela iz prvega odstavka 4. člena te pogodbe je izvajalec dolžan naročniku poslati ponudbo za izvedbo nepredvidenih del s ceno, rokom izvedbe ter rokom veljavnosti ponudbe. </w:t>
      </w:r>
    </w:p>
    <w:p w14:paraId="06C188F8" w14:textId="77777777" w:rsidR="00E7346E" w:rsidRPr="0017052B" w:rsidRDefault="00E7346E">
      <w:pPr>
        <w:pStyle w:val="4odstt"/>
        <w:numPr>
          <w:ilvl w:val="0"/>
          <w:numId w:val="59"/>
        </w:numPr>
      </w:pPr>
      <w:r w:rsidRPr="0017052B">
        <w:t xml:space="preserve">V primeru nujnih nepredvidenih del iz drugega odstavka 4. člena te pogodbe je izvajalec dolžan pristopiti k izvedbi takoj, naročnika pa o razlogih in delih nemudoma obvestiti in mu poslati ponudbo za takšna dela s ceno in rokom za izvedbo del, takoj ko je to mogoče. </w:t>
      </w:r>
    </w:p>
    <w:p w14:paraId="49B04BCA" w14:textId="77777777" w:rsidR="00E7346E" w:rsidRPr="0017052B" w:rsidRDefault="00E7346E">
      <w:pPr>
        <w:pStyle w:val="4odstt"/>
        <w:numPr>
          <w:ilvl w:val="0"/>
          <w:numId w:val="43"/>
        </w:numPr>
      </w:pPr>
      <w:r w:rsidRPr="0017052B">
        <w:t xml:space="preserve">Za dodatna dela iz 5. člena te pogodbe je izvajalec dolžan naročniku poslati ponudbo za izvedbo dodatnih del s ceno, rokom izvedbe ter rokom veljavnosti ponudbe. </w:t>
      </w:r>
    </w:p>
    <w:p w14:paraId="0B5858FB" w14:textId="77777777" w:rsidR="00E7346E" w:rsidRPr="0017052B" w:rsidRDefault="00E7346E">
      <w:pPr>
        <w:pStyle w:val="4odstt"/>
        <w:numPr>
          <w:ilvl w:val="0"/>
          <w:numId w:val="43"/>
        </w:numPr>
      </w:pPr>
      <w:r w:rsidRPr="0017052B">
        <w:t>V primeru dodatnih stroškov za pospešitev del skladno s to pogodbo se pogodbena cena lahko zviša za znesek potrjenih stroškov za ta namen.</w:t>
      </w:r>
    </w:p>
    <w:p w14:paraId="575A4B6E" w14:textId="77777777" w:rsidR="00E7346E" w:rsidRPr="0017052B" w:rsidRDefault="00E7346E">
      <w:pPr>
        <w:pStyle w:val="4odstt"/>
        <w:numPr>
          <w:ilvl w:val="0"/>
          <w:numId w:val="43"/>
        </w:numPr>
      </w:pPr>
      <w:r w:rsidRPr="0017052B">
        <w:t>Dela po drugem, tretjem, četrtem in petem odstavku tega člena se dogovorijo s pisnim aneksom k tej pogodbi.</w:t>
      </w:r>
    </w:p>
    <w:p w14:paraId="3E0CA848" w14:textId="77777777" w:rsidR="00E7346E" w:rsidRPr="0017052B" w:rsidRDefault="00E7346E">
      <w:pPr>
        <w:pStyle w:val="4odstt"/>
        <w:numPr>
          <w:ilvl w:val="0"/>
          <w:numId w:val="43"/>
        </w:numPr>
      </w:pPr>
      <w:r w:rsidRPr="0017052B">
        <w:t>Zvišanje pogodbene cene brez novega postopka javnega naročanja ne sme presegati 30 % prvotne vrednosti te pogodbe. Če je opravljenih več zaporednih sprememb, velja ta omejitev za vrednost vseh sprememb skupaj.</w:t>
      </w:r>
    </w:p>
    <w:p w14:paraId="06A0AC86"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lastRenderedPageBreak/>
        <w:t>OBRAČUN DEL IN PLAČILA</w:t>
      </w:r>
    </w:p>
    <w:p w14:paraId="5D074667" w14:textId="77777777" w:rsidR="00E7346E" w:rsidRPr="0017052B" w:rsidRDefault="00E7346E" w:rsidP="00E7346E">
      <w:pPr>
        <w:pStyle w:val="5lt"/>
      </w:pPr>
      <w:r w:rsidRPr="0017052B">
        <w:t>člen</w:t>
      </w:r>
    </w:p>
    <w:p w14:paraId="7B24C052" w14:textId="77777777" w:rsidR="00E7346E" w:rsidRPr="0017052B" w:rsidRDefault="00E7346E" w:rsidP="00E7346E">
      <w:pPr>
        <w:pStyle w:val="6len"/>
      </w:pPr>
      <w:r w:rsidRPr="0017052B">
        <w:t>(izdajanje začasnih situacij)</w:t>
      </w:r>
    </w:p>
    <w:p w14:paraId="4BF30100" w14:textId="77777777" w:rsidR="00E7346E" w:rsidRPr="0017052B" w:rsidRDefault="00E7346E">
      <w:pPr>
        <w:pStyle w:val="4odstt"/>
        <w:numPr>
          <w:ilvl w:val="0"/>
          <w:numId w:val="44"/>
        </w:numPr>
      </w:pPr>
      <w:r w:rsidRPr="0017052B">
        <w:t>Izvajalec bo izvedena dela obračunaval z mesečnimi situacijami do petega (5.) dne v mesecu, in sicer na podlagi popisa dejansko izvedenih del ter dobavljene in zmontirane opreme na objektu v prejšnjem mesecu.</w:t>
      </w:r>
    </w:p>
    <w:p w14:paraId="447A368A" w14:textId="77777777" w:rsidR="00E7346E" w:rsidRPr="0017052B" w:rsidRDefault="00E7346E">
      <w:pPr>
        <w:pStyle w:val="4odstt"/>
        <w:numPr>
          <w:ilvl w:val="0"/>
          <w:numId w:val="44"/>
        </w:numPr>
      </w:pPr>
      <w:r w:rsidRPr="0017052B">
        <w:t>Izvajalec mora obračunsko situacijo poslati nadzorniku in naročniku po elektronski pošti ali na drug način, ki je dogovorjen med strankami.</w:t>
      </w:r>
    </w:p>
    <w:p w14:paraId="1F8B284C" w14:textId="77777777" w:rsidR="00E7346E" w:rsidRPr="0017052B" w:rsidRDefault="00E7346E">
      <w:pPr>
        <w:pStyle w:val="4odstt"/>
        <w:numPr>
          <w:ilvl w:val="0"/>
          <w:numId w:val="44"/>
        </w:numPr>
      </w:pPr>
      <w:r w:rsidRPr="0017052B">
        <w:t xml:space="preserve">Izvedena dela morajo biti potrjena s strani nadzornika, ki ga določi naročnik, z vpisom v gradbeno knjigo. Nadzornik in naročnik sta dolžna potrditi situacijo oziroma podati pripombe na situacijo v roku petih (5) delovnih dni od njenega prejema, pri čemer za prvi dan šteje naslednji delovni dan po prejemu situacije. V kolikor v tem roku ni podanih pripomb, se situacija šteje za potrjeno. </w:t>
      </w:r>
    </w:p>
    <w:p w14:paraId="3895AF1F" w14:textId="77777777" w:rsidR="00E7346E" w:rsidRPr="0017052B" w:rsidRDefault="00E7346E">
      <w:pPr>
        <w:pStyle w:val="4odstt"/>
        <w:numPr>
          <w:ilvl w:val="0"/>
          <w:numId w:val="44"/>
        </w:numPr>
      </w:pPr>
      <w:r w:rsidRPr="0017052B">
        <w:t xml:space="preserve">V primeru, da se nadzornik ali naročnik v postavljenem roku iz prejšnjega odstavka tega člena z izstavljeno situacijo ne bosta strinjala, morata sporočiti, katere postavke ali deli postavk so sporni, katera višina situacije je sporna oziroma morata navesti razloge, zaradi katerih je situacija ali del situacije sporen. </w:t>
      </w:r>
    </w:p>
    <w:p w14:paraId="616C04FD" w14:textId="77777777" w:rsidR="00E7346E" w:rsidRPr="0017052B" w:rsidRDefault="00E7346E" w:rsidP="00E7346E">
      <w:pPr>
        <w:pStyle w:val="5lt"/>
      </w:pPr>
      <w:r w:rsidRPr="0017052B">
        <w:t>člen</w:t>
      </w:r>
    </w:p>
    <w:p w14:paraId="080837C1" w14:textId="77777777" w:rsidR="00E7346E" w:rsidRPr="0017052B" w:rsidRDefault="00E7346E" w:rsidP="00E7346E">
      <w:pPr>
        <w:pStyle w:val="6len"/>
      </w:pPr>
      <w:r w:rsidRPr="0017052B">
        <w:t>(izdaja končne situacije)</w:t>
      </w:r>
    </w:p>
    <w:p w14:paraId="3E4F926C" w14:textId="77777777" w:rsidR="00E7346E" w:rsidRPr="0017052B" w:rsidRDefault="00E7346E">
      <w:pPr>
        <w:pStyle w:val="4odstt"/>
        <w:numPr>
          <w:ilvl w:val="0"/>
          <w:numId w:val="45"/>
        </w:numPr>
      </w:pPr>
      <w:r w:rsidRPr="0017052B">
        <w:t>Končna situacija se izstavi po podpisu zapisnika o sprejemu in izročitvi del in odpravi vseh evidentiranih napak in pomanjkljivosti ter po izdelavi končnega obračuna. Končna situacija mora izkazovati celoten obseg izvršenih del.</w:t>
      </w:r>
    </w:p>
    <w:p w14:paraId="0DB112A1" w14:textId="77777777" w:rsidR="00E7346E" w:rsidRPr="0017052B" w:rsidRDefault="00E7346E">
      <w:pPr>
        <w:pStyle w:val="4odstt"/>
        <w:numPr>
          <w:ilvl w:val="0"/>
          <w:numId w:val="45"/>
        </w:numPr>
      </w:pPr>
      <w:r w:rsidRPr="0017052B">
        <w:t xml:space="preserve">Nadzornik in naročnik sta končno situacijo dolžna pregledati in potrditi v roku 15 (petnajst) dni od prejema oziroma oz. ji v istem roku pisno oporekati. </w:t>
      </w:r>
    </w:p>
    <w:p w14:paraId="5D245259" w14:textId="77777777" w:rsidR="00E7346E" w:rsidRPr="0017052B" w:rsidRDefault="00E7346E">
      <w:pPr>
        <w:pStyle w:val="4odstt"/>
        <w:numPr>
          <w:ilvl w:val="0"/>
          <w:numId w:val="45"/>
        </w:numPr>
      </w:pPr>
      <w:r w:rsidRPr="0017052B">
        <w:t>Končna situacija v nobenem primeru ne velja za potrjeno brez ustrezno podpisanega zapisnika o sprejemu in izročitvi del in odpravi vseh evidentiranih napak in pomanjkljivosti.</w:t>
      </w:r>
    </w:p>
    <w:p w14:paraId="55781272" w14:textId="77777777" w:rsidR="00E7346E" w:rsidRPr="0017052B" w:rsidRDefault="00E7346E" w:rsidP="00E7346E">
      <w:pPr>
        <w:pStyle w:val="5lt"/>
      </w:pPr>
      <w:r w:rsidRPr="0017052B">
        <w:t>člen</w:t>
      </w:r>
    </w:p>
    <w:p w14:paraId="7A6891C0" w14:textId="77777777" w:rsidR="00E7346E" w:rsidRPr="0017052B" w:rsidRDefault="00E7346E" w:rsidP="00E7346E">
      <w:pPr>
        <w:pStyle w:val="6len"/>
      </w:pPr>
      <w:r w:rsidRPr="0017052B">
        <w:t>(izstavitev računov)</w:t>
      </w:r>
    </w:p>
    <w:p w14:paraId="18AC7A00" w14:textId="77777777" w:rsidR="00E7346E" w:rsidRPr="0017052B" w:rsidRDefault="00E7346E">
      <w:pPr>
        <w:pStyle w:val="4odstt"/>
        <w:numPr>
          <w:ilvl w:val="0"/>
          <w:numId w:val="46"/>
        </w:numPr>
      </w:pPr>
      <w:r w:rsidRPr="0017052B">
        <w:t xml:space="preserve">Na podlagi potrjene situacije ali potrjenega dela situacije izvajalec naročniku izstavi e-račun. E-račun mora biti izstavljen v xml strukturi, ki jo je definirala GZS, in poslan v naročnikov ePredal (prejemnikov BIC: BASSSI2DICL, IBAN: SI56 0443 0000 0394 225, DŠ: SI32621213) ali poslan po elektronski pošti na naslov </w:t>
      </w:r>
      <w:hyperlink r:id="rId9" w:history="1">
        <w:r w:rsidRPr="0017052B">
          <w:rPr>
            <w:rStyle w:val="Hiperpovezava"/>
          </w:rPr>
          <w:t>racuni@komunala-slb.si</w:t>
        </w:r>
      </w:hyperlink>
      <w:r w:rsidRPr="0017052B">
        <w:t xml:space="preserve">. </w:t>
      </w:r>
    </w:p>
    <w:p w14:paraId="2BD1003B" w14:textId="77777777" w:rsidR="00E7346E" w:rsidRPr="0017052B" w:rsidRDefault="00E7346E">
      <w:pPr>
        <w:pStyle w:val="4odstt"/>
        <w:numPr>
          <w:ilvl w:val="0"/>
          <w:numId w:val="44"/>
        </w:numPr>
      </w:pPr>
      <w:r w:rsidRPr="0017052B">
        <w:t xml:space="preserve">Na računu se mora izvajalec sklicevati na številko pogodbe in navesti da je gradbena situacija sestavni del računa. </w:t>
      </w:r>
    </w:p>
    <w:p w14:paraId="0C02B40C" w14:textId="77777777" w:rsidR="00E7346E" w:rsidRPr="0017052B" w:rsidRDefault="00E7346E">
      <w:pPr>
        <w:pStyle w:val="4odstt"/>
        <w:numPr>
          <w:ilvl w:val="0"/>
          <w:numId w:val="44"/>
        </w:numPr>
      </w:pPr>
      <w:r w:rsidRPr="0017052B">
        <w:t>Obvezne priloge e-računov po tej pogodbi so:</w:t>
      </w:r>
    </w:p>
    <w:p w14:paraId="5EC1F751" w14:textId="77777777" w:rsidR="00E7346E" w:rsidRPr="0017052B" w:rsidRDefault="00E7346E">
      <w:pPr>
        <w:pStyle w:val="4odstt"/>
        <w:numPr>
          <w:ilvl w:val="1"/>
          <w:numId w:val="35"/>
        </w:numPr>
      </w:pPr>
      <w:r w:rsidRPr="0017052B">
        <w:t xml:space="preserve">gradbena situacija, delno ali v celoti potrjena s strani odgovornega nadzornika, </w:t>
      </w:r>
    </w:p>
    <w:p w14:paraId="5239B8CA" w14:textId="77777777" w:rsidR="00E7346E" w:rsidRPr="0017052B" w:rsidRDefault="00E7346E">
      <w:pPr>
        <w:pStyle w:val="4odstt"/>
        <w:numPr>
          <w:ilvl w:val="1"/>
          <w:numId w:val="35"/>
        </w:numPr>
      </w:pPr>
      <w:r w:rsidRPr="0017052B">
        <w:t xml:space="preserve">poročilo o poteku del, </w:t>
      </w:r>
    </w:p>
    <w:p w14:paraId="0B72F979" w14:textId="77777777" w:rsidR="00E7346E" w:rsidRPr="0017052B" w:rsidRDefault="00E7346E">
      <w:pPr>
        <w:pStyle w:val="4odstt"/>
        <w:numPr>
          <w:ilvl w:val="1"/>
          <w:numId w:val="35"/>
        </w:numPr>
      </w:pPr>
      <w:r w:rsidRPr="0017052B">
        <w:t xml:space="preserve">računi oziroma gradbene situacije podizvajalcev, potrjene s strani izvajalca, v kolikor gre za neposredna plačila podizvajalcem, </w:t>
      </w:r>
    </w:p>
    <w:p w14:paraId="54D95380" w14:textId="77777777" w:rsidR="00E7346E" w:rsidRPr="0017052B" w:rsidRDefault="00E7346E">
      <w:pPr>
        <w:pStyle w:val="4odstt"/>
        <w:numPr>
          <w:ilvl w:val="1"/>
          <w:numId w:val="35"/>
        </w:numPr>
      </w:pPr>
      <w:r w:rsidRPr="0017052B">
        <w:t xml:space="preserve">specifikacija prejemnikov plačil po izstavljenem računu izvajalca, oblikovana po zahtevah naročnika, </w:t>
      </w:r>
    </w:p>
    <w:p w14:paraId="30652659" w14:textId="77777777" w:rsidR="00E7346E" w:rsidRPr="0017052B" w:rsidRDefault="00E7346E">
      <w:pPr>
        <w:pStyle w:val="4odstt"/>
        <w:numPr>
          <w:ilvl w:val="1"/>
          <w:numId w:val="35"/>
        </w:numPr>
      </w:pPr>
      <w:r w:rsidRPr="0017052B">
        <w:t xml:space="preserve">ostala dokumentacija, ki potrjuje, da je zaračunana storitev dejansko opravljena v skladu s to pogodbo, gradbenim dnevnikom in s potrjeno knjigo obračunskih izmer. </w:t>
      </w:r>
    </w:p>
    <w:p w14:paraId="337CFDCC" w14:textId="77777777" w:rsidR="00E7346E" w:rsidRPr="0017052B" w:rsidRDefault="00E7346E" w:rsidP="00E7346E">
      <w:pPr>
        <w:pStyle w:val="5lt"/>
      </w:pPr>
      <w:r w:rsidRPr="0017052B">
        <w:t>člen</w:t>
      </w:r>
    </w:p>
    <w:p w14:paraId="5D21504D" w14:textId="77777777" w:rsidR="00E7346E" w:rsidRPr="0017052B" w:rsidRDefault="00E7346E" w:rsidP="00E7346E">
      <w:pPr>
        <w:pStyle w:val="6len"/>
      </w:pPr>
      <w:r w:rsidRPr="0017052B">
        <w:t>(plačilo)</w:t>
      </w:r>
    </w:p>
    <w:p w14:paraId="621287F7" w14:textId="77777777" w:rsidR="00E7346E" w:rsidRPr="0017052B" w:rsidRDefault="00E7346E">
      <w:pPr>
        <w:pStyle w:val="4odstt"/>
        <w:numPr>
          <w:ilvl w:val="0"/>
          <w:numId w:val="47"/>
        </w:numPr>
      </w:pPr>
      <w:r w:rsidRPr="0017052B">
        <w:t>Naročnik bo posamezni pravilno izstavljen in poslan račun plačati najkasneje 30. dan od datuma prejema. V kolikor naročnik na ta dan ne dela, se račun poravna prvi naslednji delovni dan.</w:t>
      </w:r>
    </w:p>
    <w:p w14:paraId="7BF70171" w14:textId="77777777" w:rsidR="00E7346E" w:rsidRPr="0017052B" w:rsidRDefault="00E7346E">
      <w:pPr>
        <w:pStyle w:val="4odstt"/>
        <w:numPr>
          <w:ilvl w:val="0"/>
          <w:numId w:val="47"/>
        </w:numPr>
      </w:pPr>
      <w:r w:rsidRPr="0017052B">
        <w:t>V kolikor je na izstavljenem računu izvajalca/podizvajalca naveden transakcijski račun, ki ni vsebovan v tej pogodbi, se uporablja transakcijski račun, ki je naveden na izstavljenem računu.</w:t>
      </w:r>
    </w:p>
    <w:p w14:paraId="4DFF4FC6" w14:textId="77777777" w:rsidR="00E7346E" w:rsidRPr="0017052B" w:rsidRDefault="00E7346E">
      <w:pPr>
        <w:pStyle w:val="4odstt"/>
        <w:numPr>
          <w:ilvl w:val="0"/>
          <w:numId w:val="47"/>
        </w:numPr>
      </w:pPr>
      <w:r w:rsidRPr="0017052B">
        <w:t>V primeru zamude s plačilom je izvajalec upravičen zaračunati zamudne obresti v skladu z veljavnimi predpisi.</w:t>
      </w:r>
    </w:p>
    <w:p w14:paraId="56A4455B" w14:textId="77777777" w:rsidR="00E7346E" w:rsidRPr="0017052B" w:rsidRDefault="00E7346E">
      <w:pPr>
        <w:pStyle w:val="4odstt"/>
        <w:numPr>
          <w:ilvl w:val="0"/>
          <w:numId w:val="47"/>
        </w:numPr>
      </w:pPr>
      <w:r w:rsidRPr="0017052B">
        <w:t>Ne glede na prvi odstavek tega člena, do plačila po končni situaciji ne more priti, preden izvajalec naročniku ne preda finančnega zavarovanja za odpravo napak v garancijskem roku, v skladu z 41. členom pogodbe.</w:t>
      </w:r>
    </w:p>
    <w:p w14:paraId="7705998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lastRenderedPageBreak/>
        <w:t>PODIZVAJALCI</w:t>
      </w:r>
    </w:p>
    <w:p w14:paraId="2CDF0E2F" w14:textId="77777777" w:rsidR="00E7346E" w:rsidRPr="0017052B" w:rsidRDefault="00E7346E" w:rsidP="00E7346E">
      <w:pPr>
        <w:pStyle w:val="5lt"/>
      </w:pPr>
      <w:r w:rsidRPr="0017052B">
        <w:t>člen</w:t>
      </w:r>
    </w:p>
    <w:p w14:paraId="042FE197" w14:textId="77777777" w:rsidR="00E7346E" w:rsidRPr="0017052B" w:rsidRDefault="00E7346E" w:rsidP="00E7346E">
      <w:pPr>
        <w:pStyle w:val="6len"/>
      </w:pPr>
      <w:r w:rsidRPr="0017052B">
        <w:t>(podizvajalci in neposredna plačila podizvajalcem)</w:t>
      </w:r>
    </w:p>
    <w:p w14:paraId="3BEE2064" w14:textId="77777777" w:rsidR="00E7346E" w:rsidRPr="0017052B" w:rsidRDefault="00E7346E" w:rsidP="00E7346E">
      <w:pPr>
        <w:rPr>
          <w:rFonts w:ascii="Arial" w:hAnsi="Arial" w:cs="Arial"/>
          <w:sz w:val="20"/>
          <w:szCs w:val="20"/>
        </w:rPr>
      </w:pPr>
      <w:r w:rsidRPr="0017052B">
        <w:rPr>
          <w:rFonts w:ascii="Arial" w:hAnsi="Arial" w:cs="Arial"/>
          <w:sz w:val="20"/>
          <w:szCs w:val="20"/>
        </w:rPr>
        <w:t>Izvajalec bo dela, prevzete s to pogodbo, izvedel brez podizvajalcev.</w:t>
      </w:r>
    </w:p>
    <w:p w14:paraId="395D818F" w14:textId="77777777" w:rsidR="00E7346E" w:rsidRPr="0017052B" w:rsidRDefault="00E7346E" w:rsidP="00E7346E">
      <w:pPr>
        <w:rPr>
          <w:rFonts w:ascii="Arial" w:hAnsi="Arial" w:cs="Arial"/>
          <w:color w:val="4472C4" w:themeColor="accent1"/>
          <w:sz w:val="20"/>
          <w:szCs w:val="20"/>
        </w:rPr>
      </w:pPr>
      <w:r w:rsidRPr="0017052B">
        <w:rPr>
          <w:rFonts w:ascii="Arial" w:hAnsi="Arial" w:cs="Arial"/>
          <w:color w:val="4472C4" w:themeColor="accent1"/>
          <w:sz w:val="20"/>
          <w:szCs w:val="20"/>
        </w:rPr>
        <w:t>/ali/</w:t>
      </w:r>
    </w:p>
    <w:p w14:paraId="53400DA2" w14:textId="77777777" w:rsidR="00E7346E" w:rsidRPr="0017052B" w:rsidRDefault="00E7346E">
      <w:pPr>
        <w:pStyle w:val="4odstt"/>
        <w:numPr>
          <w:ilvl w:val="0"/>
          <w:numId w:val="48"/>
        </w:numPr>
      </w:pPr>
      <w:r w:rsidRPr="0017052B">
        <w:t>Izvajalec bo dela, prevzeta s to pogodbo, izvedel skupaj s podizvajalci, ki jih je navedel v svoji ponudbi. Iz ponudbene dokumentacije so razvidni podizvajalci, ki zahtevajo neposredno plačilo.</w:t>
      </w:r>
    </w:p>
    <w:p w14:paraId="5B57F304" w14:textId="77777777" w:rsidR="00E7346E" w:rsidRPr="0017052B" w:rsidRDefault="00E7346E">
      <w:pPr>
        <w:pStyle w:val="4odstt"/>
        <w:numPr>
          <w:ilvl w:val="0"/>
          <w:numId w:val="48"/>
        </w:numPr>
      </w:pPr>
      <w:r w:rsidRPr="0017052B">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5812C142" w14:textId="77777777" w:rsidR="00E7346E" w:rsidRPr="0017052B" w:rsidRDefault="00E7346E">
      <w:pPr>
        <w:pStyle w:val="4odstt"/>
        <w:numPr>
          <w:ilvl w:val="0"/>
          <w:numId w:val="48"/>
        </w:numPr>
      </w:pPr>
      <w:r w:rsidRPr="0017052B">
        <w:t>Če neposredno plačilo podizvajalcu ni obvezno, mora naročnik od izvajalca zahtevati, da mu najpozneje v 60 dneh od plačila končnega računa pošlje svojo pisno izjavo in pisno izjavo podizvajalca, da je podizvajalec prejel plačilo za izvedene storitve, neposredno povezane s predmetom tega javnega naročila.</w:t>
      </w:r>
    </w:p>
    <w:p w14:paraId="628CF4E4" w14:textId="77777777" w:rsidR="00E7346E" w:rsidRPr="0017052B" w:rsidRDefault="00E7346E">
      <w:pPr>
        <w:pStyle w:val="4odstt"/>
        <w:numPr>
          <w:ilvl w:val="0"/>
          <w:numId w:val="48"/>
        </w:numPr>
      </w:pPr>
      <w:r w:rsidRPr="0017052B">
        <w:t>Če izvajalec naročniku na njegov poziv ne bo posredoval izjave iz prejšnjega odstavka, bo naročnik Državni revizijski komisiji podal predlog za uvedbo postopka o prekršku iz 2. točke prvega odstavka 112. člena ZJN-3.</w:t>
      </w:r>
    </w:p>
    <w:p w14:paraId="549BA897" w14:textId="77777777" w:rsidR="00E7346E" w:rsidRPr="0017052B" w:rsidRDefault="00E7346E">
      <w:pPr>
        <w:pStyle w:val="4odstt"/>
        <w:numPr>
          <w:ilvl w:val="0"/>
          <w:numId w:val="48"/>
        </w:numPr>
      </w:pPr>
      <w:r w:rsidRPr="0017052B">
        <w:t>Izvajalec mora med izvajanjem javnega naročila naročnika obvestiti o morebitnih spremembah glede podizvajalcev in poslati informacije o novih podizvajalcih, ki jih namerava naknadno vključiti v izvajanje, in sicer najkasneje v petih dneh po spremembi. V primeru vključitve novih podizvajalcev mora glavni izvajalec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dolžni spoštovati določila 94. člen ZJN-3.</w:t>
      </w:r>
    </w:p>
    <w:p w14:paraId="729F99EB" w14:textId="77777777" w:rsidR="00E7346E" w:rsidRPr="0017052B" w:rsidRDefault="00E7346E">
      <w:pPr>
        <w:pStyle w:val="4odstt"/>
        <w:numPr>
          <w:ilvl w:val="0"/>
          <w:numId w:val="48"/>
        </w:numPr>
      </w:pPr>
      <w:r w:rsidRPr="0017052B">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(10) od prejema predloga za njegovo vključitev.</w:t>
      </w:r>
    </w:p>
    <w:p w14:paraId="6FE0D03E"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OBVEZNOSTI POGODBENIH STRANK</w:t>
      </w:r>
    </w:p>
    <w:p w14:paraId="1EA1CEBD" w14:textId="77777777" w:rsidR="00E7346E" w:rsidRPr="0017052B" w:rsidRDefault="00E7346E" w:rsidP="00E7346E">
      <w:pPr>
        <w:pStyle w:val="5lt"/>
      </w:pPr>
      <w:r w:rsidRPr="0017052B">
        <w:t>člen</w:t>
      </w:r>
    </w:p>
    <w:p w14:paraId="4084F802" w14:textId="77777777" w:rsidR="00E7346E" w:rsidRPr="0017052B" w:rsidRDefault="00E7346E" w:rsidP="00E7346E">
      <w:pPr>
        <w:pStyle w:val="6len"/>
      </w:pPr>
      <w:r w:rsidRPr="0017052B">
        <w:t>(obveznosti izvajalca)</w:t>
      </w:r>
    </w:p>
    <w:p w14:paraId="482B4C47" w14:textId="77777777" w:rsidR="00E7346E" w:rsidRPr="0017052B" w:rsidRDefault="00E7346E">
      <w:pPr>
        <w:pStyle w:val="4odstt"/>
        <w:numPr>
          <w:ilvl w:val="0"/>
          <w:numId w:val="49"/>
        </w:numPr>
      </w:pPr>
      <w:r w:rsidRPr="0017052B">
        <w:t xml:space="preserve">Izvajalec s podpisom te pogodbe potrjuje, da je v celoti seznanjen z lokacijo, obsegom in zahtevnostjo pogodbenih del ter roki izvedbe del, popisom del in grafičnimi prilogami po katerih bo dela izvajal in jih je upošteval pri pripravi ponudbe. </w:t>
      </w:r>
    </w:p>
    <w:p w14:paraId="401A1AAE" w14:textId="77777777" w:rsidR="00E7346E" w:rsidRPr="0017052B" w:rsidRDefault="00E7346E" w:rsidP="00E7346E">
      <w:pPr>
        <w:pStyle w:val="4odstt"/>
      </w:pPr>
      <w:r w:rsidRPr="0017052B">
        <w:t>Izvajalec se obvezuje, da bo:</w:t>
      </w:r>
    </w:p>
    <w:p w14:paraId="447E6BB7" w14:textId="77777777" w:rsidR="00E7346E" w:rsidRPr="0017052B" w:rsidRDefault="00E7346E">
      <w:pPr>
        <w:pStyle w:val="4odstt"/>
        <w:numPr>
          <w:ilvl w:val="1"/>
          <w:numId w:val="35"/>
        </w:numPr>
      </w:pPr>
      <w:r w:rsidRPr="0017052B">
        <w:t>vodil gradbeni dnevnik;</w:t>
      </w:r>
    </w:p>
    <w:p w14:paraId="40F7118A" w14:textId="77777777" w:rsidR="00E7346E" w:rsidRPr="0017052B" w:rsidRDefault="00E7346E">
      <w:pPr>
        <w:pStyle w:val="4odstt"/>
        <w:numPr>
          <w:ilvl w:val="1"/>
          <w:numId w:val="35"/>
        </w:numPr>
      </w:pPr>
      <w:r w:rsidRPr="0017052B">
        <w:t>vodil knjigo obračunskih izmer;</w:t>
      </w:r>
    </w:p>
    <w:p w14:paraId="6168AE9A" w14:textId="77777777" w:rsidR="00E7346E" w:rsidRPr="0017052B" w:rsidRDefault="00E7346E">
      <w:pPr>
        <w:pStyle w:val="4odstt"/>
        <w:numPr>
          <w:ilvl w:val="1"/>
          <w:numId w:val="35"/>
        </w:numPr>
      </w:pPr>
      <w:r w:rsidRPr="0017052B">
        <w:t>prevzeta dela izvedel strokovno pravilno, vestno in kvalitetno, v skladu z veljavnimi standardi in zakoni, tehničnimi predpisi ter z materialom in opremo, ki ustreza zahtevanim standardom in opredeljenim karakteristikam v Specifikaciji predračuna;</w:t>
      </w:r>
    </w:p>
    <w:p w14:paraId="07FF3120" w14:textId="77777777" w:rsidR="00E7346E" w:rsidRPr="0017052B" w:rsidRDefault="00E7346E">
      <w:pPr>
        <w:pStyle w:val="4odstt"/>
        <w:numPr>
          <w:ilvl w:val="1"/>
          <w:numId w:val="35"/>
        </w:numPr>
      </w:pPr>
      <w:r w:rsidRPr="0017052B">
        <w:t>izvajal dela po tej pogodbi v skladu s pravnomočnim gradbenim dovoljenjem, v skladu z veljavno zakonodajo, navodili naročnika oz. pooblaščenega nadzornika, in v skladno z dogovorjenim in s strani naročnika potrjenim terminskim in finančnim planom;</w:t>
      </w:r>
    </w:p>
    <w:p w14:paraId="640C50AB" w14:textId="77777777" w:rsidR="00E7346E" w:rsidRPr="0017052B" w:rsidRDefault="00E7346E">
      <w:pPr>
        <w:pStyle w:val="4odstt"/>
        <w:numPr>
          <w:ilvl w:val="1"/>
          <w:numId w:val="35"/>
        </w:numPr>
      </w:pPr>
      <w:r w:rsidRPr="0017052B">
        <w:t>zagotovil, da bo gradbišče urejeno v skladu z varnostnim načrtom gradbišča;</w:t>
      </w:r>
    </w:p>
    <w:p w14:paraId="477FAB3A" w14:textId="77777777" w:rsidR="00E7346E" w:rsidRPr="0017052B" w:rsidRDefault="00E7346E">
      <w:pPr>
        <w:pStyle w:val="4odstt"/>
        <w:numPr>
          <w:ilvl w:val="1"/>
          <w:numId w:val="35"/>
        </w:numPr>
      </w:pPr>
      <w:r w:rsidRPr="0017052B">
        <w:t>upošteval določila in zahteve, ki bodo podane v varnostnem načrtu ali s strani imenovanega koordinatorja za varnost in zdravje pri delu oz. ki so opredeljene v 22. členu te pogodbe;</w:t>
      </w:r>
    </w:p>
    <w:p w14:paraId="07D8BA9F" w14:textId="77777777" w:rsidR="00E7346E" w:rsidRPr="0017052B" w:rsidRDefault="00E7346E">
      <w:pPr>
        <w:pStyle w:val="4odstt"/>
        <w:numPr>
          <w:ilvl w:val="1"/>
          <w:numId w:val="35"/>
        </w:numPr>
      </w:pPr>
      <w:r w:rsidRPr="0017052B">
        <w:t>med izvajanjem del samostojno poskrbel za vse potrebne ukrepe varstva pri delu in varstva pred požarom in za izvajanje teh ukrepov, kakor tudi za posledice njihove morebitne opustitve prevzeti polno odgovornost;</w:t>
      </w:r>
    </w:p>
    <w:p w14:paraId="207C247B" w14:textId="77777777" w:rsidR="00E7346E" w:rsidRPr="0017052B" w:rsidRDefault="00E7346E">
      <w:pPr>
        <w:pStyle w:val="4odstt"/>
        <w:numPr>
          <w:ilvl w:val="1"/>
          <w:numId w:val="35"/>
        </w:numPr>
      </w:pPr>
      <w:r w:rsidRPr="0017052B">
        <w:t>v imenu naročnika prijavil začetek gradbenih del ustreznim organom in organizacijam, v kolikor je prijava potrebna in jo naročnik zahteva;</w:t>
      </w:r>
    </w:p>
    <w:p w14:paraId="5590376F" w14:textId="77777777" w:rsidR="00E7346E" w:rsidRPr="0017052B" w:rsidRDefault="00E7346E">
      <w:pPr>
        <w:pStyle w:val="4odstt"/>
        <w:numPr>
          <w:ilvl w:val="1"/>
          <w:numId w:val="35"/>
        </w:numPr>
      </w:pPr>
      <w:r w:rsidRPr="0017052B">
        <w:t>označil gradbišče skladno s predpisi in navodili naročnika;</w:t>
      </w:r>
    </w:p>
    <w:p w14:paraId="18AB725F" w14:textId="77777777" w:rsidR="00E7346E" w:rsidRPr="0017052B" w:rsidRDefault="00E7346E">
      <w:pPr>
        <w:pStyle w:val="4odstt"/>
        <w:numPr>
          <w:ilvl w:val="1"/>
          <w:numId w:val="35"/>
        </w:numPr>
      </w:pPr>
      <w:r w:rsidRPr="0017052B">
        <w:t>zavaroval delovišče, svoja dela, delavce in opremo med izvajanjem del do predaje naročniku;</w:t>
      </w:r>
    </w:p>
    <w:p w14:paraId="044F6036" w14:textId="77777777" w:rsidR="00E7346E" w:rsidRPr="0017052B" w:rsidRDefault="00E7346E">
      <w:pPr>
        <w:pStyle w:val="4odstt"/>
        <w:numPr>
          <w:ilvl w:val="1"/>
          <w:numId w:val="35"/>
        </w:numPr>
      </w:pPr>
      <w:r w:rsidRPr="0017052B">
        <w:t>sproti pisno opozoril naročnika na okoliščine, ki bi lahko otežile ali onemogočile kvalitetno in pravilno izvedbo del;</w:t>
      </w:r>
    </w:p>
    <w:p w14:paraId="742AA5D8" w14:textId="77777777" w:rsidR="00E7346E" w:rsidRPr="0017052B" w:rsidRDefault="00E7346E">
      <w:pPr>
        <w:pStyle w:val="4odstt"/>
        <w:numPr>
          <w:ilvl w:val="1"/>
          <w:numId w:val="35"/>
        </w:numPr>
      </w:pPr>
      <w:r w:rsidRPr="0017052B">
        <w:lastRenderedPageBreak/>
        <w:t>naročniku omogočal ustrezen nadzor;</w:t>
      </w:r>
    </w:p>
    <w:p w14:paraId="23295272" w14:textId="77777777" w:rsidR="00E7346E" w:rsidRPr="0017052B" w:rsidRDefault="00E7346E">
      <w:pPr>
        <w:pStyle w:val="4odstt"/>
        <w:numPr>
          <w:ilvl w:val="1"/>
          <w:numId w:val="35"/>
        </w:numPr>
      </w:pPr>
      <w:r w:rsidRPr="0017052B">
        <w:t>sodeloval z naročnikom ves čas izvajanja te pogodbe ter upošteval njegove ekonomske in tehnične pogoje;</w:t>
      </w:r>
    </w:p>
    <w:p w14:paraId="034CA660" w14:textId="77777777" w:rsidR="00E7346E" w:rsidRPr="0017052B" w:rsidRDefault="00E7346E">
      <w:pPr>
        <w:pStyle w:val="4odstt"/>
        <w:numPr>
          <w:ilvl w:val="1"/>
          <w:numId w:val="35"/>
        </w:numPr>
      </w:pPr>
      <w:r w:rsidRPr="0017052B">
        <w:t>dajal potrebna pojasnila in po potrebi reševal probleme, nastale na objektu, pri čemer morajo biti vse rešitve izvedene na osnovi pisnega soglasja naročnika;</w:t>
      </w:r>
    </w:p>
    <w:p w14:paraId="2E9764E0" w14:textId="77777777" w:rsidR="00E7346E" w:rsidRPr="0017052B" w:rsidRDefault="00E7346E">
      <w:pPr>
        <w:pStyle w:val="4odstt"/>
        <w:numPr>
          <w:ilvl w:val="1"/>
          <w:numId w:val="35"/>
        </w:numPr>
      </w:pPr>
      <w:r w:rsidRPr="0017052B">
        <w:t>prevzel stroške izvedbe vseh GOI del ter nabave in vgradnje vsega materiala in opreme, predvidenega za vgradnjo in montažo;</w:t>
      </w:r>
    </w:p>
    <w:p w14:paraId="0105C178" w14:textId="77777777" w:rsidR="00E7346E" w:rsidRPr="0017052B" w:rsidRDefault="00E7346E">
      <w:pPr>
        <w:pStyle w:val="4odstt"/>
        <w:numPr>
          <w:ilvl w:val="1"/>
          <w:numId w:val="35"/>
        </w:numPr>
      </w:pPr>
      <w:r w:rsidRPr="0017052B">
        <w:t>zaščitil in zavaroval material in opremo v času skladiščenja in prenosa pred vremenskimi vplivi, vlago, tatvinami in drugimi poškodbami;</w:t>
      </w:r>
    </w:p>
    <w:p w14:paraId="54DBC5C6" w14:textId="77777777" w:rsidR="00E7346E" w:rsidRPr="0017052B" w:rsidRDefault="00E7346E">
      <w:pPr>
        <w:pStyle w:val="4odstt"/>
        <w:numPr>
          <w:ilvl w:val="1"/>
          <w:numId w:val="35"/>
        </w:numPr>
      </w:pPr>
      <w:r w:rsidRPr="0017052B">
        <w:t>uredil vse potrebno za dovoz in odvoz materiala, opreme in odpadnega materiala na in z gradbišča oziroma objekta ter upošteval predpise glede obremenitve cest in poti in predpise v zvezi z ravnanjem z odpadki;</w:t>
      </w:r>
    </w:p>
    <w:p w14:paraId="0E3F2B14" w14:textId="77777777" w:rsidR="00E7346E" w:rsidRPr="0017052B" w:rsidRDefault="00E7346E">
      <w:pPr>
        <w:pStyle w:val="4odstt"/>
        <w:numPr>
          <w:ilvl w:val="1"/>
          <w:numId w:val="35"/>
        </w:numPr>
      </w:pPr>
      <w:r w:rsidRPr="0017052B">
        <w:t>prevzel stroške prevozov, raztovarjanja in skladiščenja ter notranjega transporta na objektu;</w:t>
      </w:r>
    </w:p>
    <w:p w14:paraId="28645DA8" w14:textId="77777777" w:rsidR="00E7346E" w:rsidRPr="0017052B" w:rsidRDefault="00E7346E">
      <w:pPr>
        <w:pStyle w:val="4odstt"/>
        <w:numPr>
          <w:ilvl w:val="1"/>
          <w:numId w:val="35"/>
        </w:numPr>
      </w:pPr>
      <w:r w:rsidRPr="0017052B">
        <w:t>prevzel stroške v zvezi z odvozom odvečnega materiala in odpadkov skladno z elaboratom o ravnanju z odpadki,</w:t>
      </w:r>
    </w:p>
    <w:p w14:paraId="2D69C322" w14:textId="77777777" w:rsidR="00E7346E" w:rsidRPr="0017052B" w:rsidRDefault="00E7346E">
      <w:pPr>
        <w:pStyle w:val="4odstt"/>
        <w:numPr>
          <w:ilvl w:val="1"/>
          <w:numId w:val="35"/>
        </w:numPr>
      </w:pPr>
      <w:r w:rsidRPr="0017052B">
        <w:t>odgovarjal za kakršno koli škodo, ki bi nastala zaradi opustitve obveznosti ali nestrokovnega ravnanja z njegove strani ali s strani njegovih partnerjev, podizvajalcev, kooperantov ali dobaviteljev na gradbišču;</w:t>
      </w:r>
    </w:p>
    <w:p w14:paraId="4D6FC5AB" w14:textId="77777777" w:rsidR="00E7346E" w:rsidRPr="0017052B" w:rsidRDefault="00E7346E">
      <w:pPr>
        <w:pStyle w:val="4odstt"/>
        <w:numPr>
          <w:ilvl w:val="1"/>
          <w:numId w:val="35"/>
        </w:numPr>
      </w:pPr>
      <w:r w:rsidRPr="0017052B">
        <w:t>prevzel stroške za popravilo morebitnih škod, ki bi jih povzročil sam ali njegov partner, podizvajalec, kooperant ali dobavitelj, na opremi ali objektu oz. delu objekta, dovoznih cestah, zunanjem okolju, komunalnih vodih in priključkih ter na sosednjih objektih,</w:t>
      </w:r>
    </w:p>
    <w:p w14:paraId="53FF148D" w14:textId="77777777" w:rsidR="00E7346E" w:rsidRPr="0017052B" w:rsidRDefault="00E7346E">
      <w:pPr>
        <w:pStyle w:val="4odstt"/>
        <w:numPr>
          <w:ilvl w:val="1"/>
          <w:numId w:val="35"/>
        </w:numPr>
      </w:pPr>
      <w:r w:rsidRPr="0017052B">
        <w:t>s pisno izjavo obvestil naročnika, da je pogodbena dela dokončal in mu izročil vso potrebno dokumentacijo (ateste, certifikate, garancijske liste in navodila za uporabo in vzdrževanje), pri čemer morajo biti vsi dokumenti v tujem jeziku prevedeni v slovenski jezik;</w:t>
      </w:r>
    </w:p>
    <w:p w14:paraId="7BC4407B" w14:textId="77777777" w:rsidR="00E7346E" w:rsidRPr="0017052B" w:rsidRDefault="00E7346E">
      <w:pPr>
        <w:pStyle w:val="4odstt"/>
        <w:numPr>
          <w:ilvl w:val="1"/>
          <w:numId w:val="35"/>
        </w:numPr>
      </w:pPr>
      <w:r w:rsidRPr="0017052B">
        <w:t xml:space="preserve">v okviru zaključnih del z opreme, objekta in zemljišča odstranil vse pri delih nastale odpadke in v tem smislu vzpostavil prvotno stanje stvari; </w:t>
      </w:r>
    </w:p>
    <w:p w14:paraId="32EAB807" w14:textId="77777777" w:rsidR="00E7346E" w:rsidRPr="0017052B" w:rsidRDefault="00E7346E">
      <w:pPr>
        <w:pStyle w:val="4odstt"/>
        <w:numPr>
          <w:ilvl w:val="1"/>
          <w:numId w:val="35"/>
        </w:numPr>
      </w:pPr>
      <w:r w:rsidRPr="0017052B">
        <w:t>na svoje stroške poskrbel za objekte za svoje kadre in osebje na objektu ter prostor za skupne sestanke v dogovoru z naročnikom in drugimi izvajalci;</w:t>
      </w:r>
    </w:p>
    <w:p w14:paraId="71A2BC6E" w14:textId="77777777" w:rsidR="00E7346E" w:rsidRPr="0017052B" w:rsidRDefault="00E7346E">
      <w:pPr>
        <w:pStyle w:val="4odstt"/>
        <w:numPr>
          <w:ilvl w:val="1"/>
          <w:numId w:val="35"/>
        </w:numPr>
      </w:pPr>
      <w:r w:rsidRPr="0017052B">
        <w:t>zagotovil obvezno prisotnost vodje del na delovišču v času izvedbe del, skladno z 51. členom te pogodbe, kar je vključeno v pogodbeno ceno;</w:t>
      </w:r>
    </w:p>
    <w:p w14:paraId="0B23CAA4" w14:textId="77777777" w:rsidR="00E7346E" w:rsidRPr="0017052B" w:rsidRDefault="00E7346E">
      <w:pPr>
        <w:pStyle w:val="4odstt"/>
        <w:numPr>
          <w:ilvl w:val="1"/>
          <w:numId w:val="35"/>
        </w:numPr>
      </w:pPr>
      <w:r w:rsidRPr="0017052B">
        <w:t xml:space="preserve">zagotovil naročniku oz. pooblaščenemu nadzorniku na gradbišču ustrezen prostor za nadzor, v katerem je stalno dostopna vsa gradbiščna dokumentacija, in ki mora biti dostopen 24 ur dnevno vse dni od začetka do konca gradnje; </w:t>
      </w:r>
    </w:p>
    <w:p w14:paraId="7721A0A9" w14:textId="77777777" w:rsidR="00E7346E" w:rsidRPr="0017052B" w:rsidRDefault="00E7346E">
      <w:pPr>
        <w:pStyle w:val="4odstt"/>
        <w:numPr>
          <w:ilvl w:val="1"/>
          <w:numId w:val="35"/>
        </w:numPr>
      </w:pPr>
      <w:r w:rsidRPr="0017052B">
        <w:t>prevzel stroške navodil za obratovanje in vzdrževanje,</w:t>
      </w:r>
    </w:p>
    <w:p w14:paraId="601D5E3E" w14:textId="77777777" w:rsidR="00E7346E" w:rsidRPr="0017052B" w:rsidRDefault="00E7346E">
      <w:pPr>
        <w:pStyle w:val="4odstt"/>
        <w:numPr>
          <w:ilvl w:val="1"/>
          <w:numId w:val="35"/>
        </w:numPr>
      </w:pPr>
      <w:r w:rsidRPr="0017052B">
        <w:t>prevzel stroške zavarovanj, jamstev in garancij, ki jih mora izvajalec predložiti naročniku v skladu s to pogodbo,</w:t>
      </w:r>
    </w:p>
    <w:p w14:paraId="61B54B43" w14:textId="77777777" w:rsidR="00E7346E" w:rsidRPr="0017052B" w:rsidRDefault="00E7346E">
      <w:pPr>
        <w:pStyle w:val="4odstt"/>
        <w:numPr>
          <w:ilvl w:val="1"/>
          <w:numId w:val="35"/>
        </w:numPr>
      </w:pPr>
      <w:r w:rsidRPr="0017052B">
        <w:t>strokovno odpravil vse napake v zvezi s pogodbeno dogovorjenimi deli.</w:t>
      </w:r>
    </w:p>
    <w:p w14:paraId="031521E9" w14:textId="77777777" w:rsidR="00E7346E" w:rsidRPr="0017052B" w:rsidRDefault="00E7346E" w:rsidP="00E7346E">
      <w:pPr>
        <w:pStyle w:val="5lt"/>
      </w:pPr>
      <w:r w:rsidRPr="0017052B">
        <w:t>člen</w:t>
      </w:r>
    </w:p>
    <w:p w14:paraId="5CC28F94" w14:textId="77777777" w:rsidR="00E7346E" w:rsidRPr="0017052B" w:rsidRDefault="00E7346E" w:rsidP="00E7346E">
      <w:pPr>
        <w:pStyle w:val="6len"/>
      </w:pPr>
      <w:r w:rsidRPr="0017052B">
        <w:t>(pravica odklonitve del)</w:t>
      </w:r>
    </w:p>
    <w:p w14:paraId="2F0B19DA" w14:textId="77777777" w:rsidR="00E7346E" w:rsidRPr="0017052B" w:rsidRDefault="00E7346E" w:rsidP="00E7346E">
      <w:pPr>
        <w:rPr>
          <w:rFonts w:ascii="Arial" w:hAnsi="Arial" w:cs="Arial"/>
          <w:sz w:val="20"/>
          <w:szCs w:val="20"/>
        </w:rPr>
      </w:pPr>
      <w:r w:rsidRPr="0017052B">
        <w:rPr>
          <w:rFonts w:ascii="Arial" w:hAnsi="Arial" w:cs="Arial"/>
          <w:sz w:val="20"/>
          <w:szCs w:val="20"/>
        </w:rPr>
        <w:t>Če naročnik ali od njega pooblaščeni nadzornik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p w14:paraId="57EB9F0E" w14:textId="77777777" w:rsidR="00E7346E" w:rsidRPr="0017052B" w:rsidRDefault="00E7346E" w:rsidP="00E7346E">
      <w:pPr>
        <w:pStyle w:val="5lt"/>
      </w:pPr>
      <w:r w:rsidRPr="0017052B">
        <w:t>člen</w:t>
      </w:r>
    </w:p>
    <w:p w14:paraId="0541B448" w14:textId="77777777" w:rsidR="00E7346E" w:rsidRPr="0017052B" w:rsidRDefault="00E7346E" w:rsidP="00E7346E">
      <w:pPr>
        <w:pStyle w:val="6len"/>
      </w:pPr>
      <w:r w:rsidRPr="0017052B">
        <w:t>(obveznosti naročnika)</w:t>
      </w:r>
    </w:p>
    <w:p w14:paraId="44ADD99D" w14:textId="77777777" w:rsidR="00E7346E" w:rsidRPr="0017052B" w:rsidRDefault="00E7346E">
      <w:pPr>
        <w:pStyle w:val="4odstt"/>
        <w:numPr>
          <w:ilvl w:val="0"/>
          <w:numId w:val="50"/>
        </w:numPr>
      </w:pPr>
      <w:r w:rsidRPr="0017052B">
        <w:t>Naročnik se obvezuje, da bo:</w:t>
      </w:r>
    </w:p>
    <w:p w14:paraId="5C82435C" w14:textId="77777777" w:rsidR="00E7346E" w:rsidRPr="0017052B" w:rsidRDefault="00E7346E">
      <w:pPr>
        <w:pStyle w:val="4odstt"/>
        <w:numPr>
          <w:ilvl w:val="1"/>
          <w:numId w:val="35"/>
        </w:numPr>
      </w:pPr>
      <w:r w:rsidRPr="0017052B">
        <w:t>plačal dogovorjeni pogodbeni znesek v rokih in na način, dogovorjen s to pogodbo;</w:t>
      </w:r>
    </w:p>
    <w:p w14:paraId="0C5F0CC6" w14:textId="77777777" w:rsidR="00E7346E" w:rsidRPr="0017052B" w:rsidRDefault="00E7346E">
      <w:pPr>
        <w:pStyle w:val="4odstt"/>
        <w:numPr>
          <w:ilvl w:val="1"/>
          <w:numId w:val="35"/>
        </w:numPr>
      </w:pPr>
      <w:r w:rsidRPr="0017052B">
        <w:t>pred pričetkom izvajanja del izvajalcu pravočasno predal vso dokumentacijo, ki je potrebna za izvedbo del po tej pogodbi ter uvedel izvajalca v delo v roku, ki je naveden v pogodbi in mu nudil vse potrebne informacije za izvedbo del po tej pogodbi;</w:t>
      </w:r>
    </w:p>
    <w:p w14:paraId="3579AE12" w14:textId="77777777" w:rsidR="00E7346E" w:rsidRPr="0017052B" w:rsidRDefault="00E7346E">
      <w:pPr>
        <w:pStyle w:val="4odstt"/>
        <w:numPr>
          <w:ilvl w:val="1"/>
          <w:numId w:val="35"/>
        </w:numPr>
      </w:pPr>
      <w:r w:rsidRPr="0017052B">
        <w:t>tekom izvajanja del zagotavljal vso dokumentacijo, ki se bo pokazala za potrebno med izvajanjem del (vključno s popravki in dopolnitvami neustrezne projektne dokumentacije), tako da ne bo moteno napredovanje del in zaključek v pogodbenih rokih;</w:t>
      </w:r>
    </w:p>
    <w:p w14:paraId="1817AD7A" w14:textId="77777777" w:rsidR="00E7346E" w:rsidRPr="0017052B" w:rsidRDefault="00E7346E">
      <w:pPr>
        <w:pStyle w:val="4odstt"/>
        <w:numPr>
          <w:ilvl w:val="1"/>
          <w:numId w:val="35"/>
        </w:numPr>
      </w:pPr>
      <w:r w:rsidRPr="0017052B">
        <w:t xml:space="preserve">v skladu z veljavno zakonodajo imenoval nadzornika in izvajalcu sporočil ime vodje nadzora, ki bo izvajalcu v imenu naročnika dajal strokovna navodila v zvezi z izvedbo, nadzoroval potek gradnje, nadzoroval gradbeni dnevnik, ugotavljal količine in cene uporabljenega materiala, opreme in del. Ni pa </w:t>
      </w:r>
      <w:r w:rsidRPr="0017052B">
        <w:lastRenderedPageBreak/>
        <w:t>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5F66D8FE" w14:textId="77777777" w:rsidR="00E7346E" w:rsidRPr="0017052B" w:rsidRDefault="00E7346E">
      <w:pPr>
        <w:pStyle w:val="4odstt"/>
        <w:numPr>
          <w:ilvl w:val="1"/>
          <w:numId w:val="35"/>
        </w:numPr>
      </w:pPr>
      <w:r w:rsidRPr="0017052B">
        <w:t>v skladu z zakonodajo, ki ureja varnost in zdravje pri delu, imenovati koordinatorja za varnost in zdravje pri delu;</w:t>
      </w:r>
    </w:p>
    <w:p w14:paraId="079F608B" w14:textId="77777777" w:rsidR="00E7346E" w:rsidRPr="0017052B" w:rsidRDefault="00E7346E">
      <w:pPr>
        <w:pStyle w:val="4odstt"/>
        <w:numPr>
          <w:ilvl w:val="1"/>
          <w:numId w:val="35"/>
        </w:numPr>
      </w:pPr>
      <w:r w:rsidRPr="0017052B">
        <w:t>zagotovil nemoten dostop do lokacije, na kateri se izvajajo dela;</w:t>
      </w:r>
    </w:p>
    <w:p w14:paraId="084766ED" w14:textId="77777777" w:rsidR="00E7346E" w:rsidRPr="0017052B" w:rsidRDefault="00E7346E">
      <w:pPr>
        <w:pStyle w:val="4odstt"/>
        <w:numPr>
          <w:ilvl w:val="1"/>
          <w:numId w:val="35"/>
        </w:numPr>
      </w:pPr>
      <w:r w:rsidRPr="0017052B">
        <w:t>sodeloval z izvajalcem z namenom, da bo predmet pogodbe izveden v skladu s projektno dokumentacijo;</w:t>
      </w:r>
    </w:p>
    <w:p w14:paraId="36444EF1" w14:textId="77777777" w:rsidR="00E7346E" w:rsidRPr="0017052B" w:rsidRDefault="00E7346E">
      <w:pPr>
        <w:pStyle w:val="4odstt"/>
        <w:numPr>
          <w:ilvl w:val="1"/>
          <w:numId w:val="35"/>
        </w:numPr>
      </w:pPr>
      <w:r w:rsidRPr="0017052B">
        <w:t>obveščal izvajalca o vseh spremembah in novo nastalih situacijah, ki bi lahko vplivale na potek in obseg predmeta pogodbe.</w:t>
      </w:r>
    </w:p>
    <w:p w14:paraId="759539E8" w14:textId="77777777" w:rsidR="00E7346E" w:rsidRPr="0017052B" w:rsidRDefault="00E7346E" w:rsidP="00E7346E">
      <w:pPr>
        <w:pStyle w:val="4odstt"/>
      </w:pPr>
      <w:r w:rsidRPr="0017052B">
        <w:t>Neizpolnjevanje obveznosti po prejšnjem odstavku, ki bi povzročilo, da izvajalec z deli ne bi mogel nadaljevati ali jih dokončati, so razlog, da lahko izvajalec zahteva podaljšanje roka za dokončanje del, vendar največ za enako časovno obdobje, kot ga je naročnik povzročil z zamujanjem pri izpolnjevanju svojih obveznosti.</w:t>
      </w:r>
    </w:p>
    <w:p w14:paraId="78DB689F" w14:textId="77777777" w:rsidR="00E7346E" w:rsidRPr="0017052B" w:rsidRDefault="00E7346E" w:rsidP="00E7346E">
      <w:pPr>
        <w:pStyle w:val="5lt"/>
      </w:pPr>
      <w:r w:rsidRPr="0017052B">
        <w:t>člen</w:t>
      </w:r>
    </w:p>
    <w:p w14:paraId="144998F8" w14:textId="77777777" w:rsidR="00E7346E" w:rsidRPr="0017052B" w:rsidRDefault="00E7346E" w:rsidP="00E7346E">
      <w:pPr>
        <w:pStyle w:val="6len"/>
      </w:pPr>
      <w:r w:rsidRPr="0017052B">
        <w:t>(odobritev s strani naročnika)</w:t>
      </w:r>
    </w:p>
    <w:p w14:paraId="667E29A6" w14:textId="77777777" w:rsidR="00E7346E" w:rsidRPr="0017052B" w:rsidRDefault="00E7346E">
      <w:pPr>
        <w:pStyle w:val="4odstt"/>
        <w:numPr>
          <w:ilvl w:val="0"/>
          <w:numId w:val="51"/>
        </w:numPr>
      </w:pPr>
      <w:r w:rsidRPr="0017052B">
        <w:t>Nobena poslovna listina v zvezi z izvajanjem del, razen v primerih, ki jih izrecno določa ta pogodba, ne more biti veljavna in naročnika ne obvezuje, če je predhodno ne odobri pooblaščeni predstavnik naročnika za izvajanje te pogodbe.</w:t>
      </w:r>
    </w:p>
    <w:p w14:paraId="1110B10E" w14:textId="77777777" w:rsidR="00E7346E" w:rsidRPr="0017052B" w:rsidRDefault="00E7346E">
      <w:pPr>
        <w:pStyle w:val="4odstt"/>
        <w:numPr>
          <w:ilvl w:val="0"/>
          <w:numId w:val="51"/>
        </w:numPr>
      </w:pPr>
      <w:r w:rsidRPr="0017052B">
        <w:t>Kakršnokoli odstopanje od projektne dokumentacije ali te pogodbe s strani izvajalca brez predhodne odobritve naročnika je neveljavno, izvajalec pa je takšno ravnanje naročniku odškodninsko odgovoren in mora na zahtevo naročnika takoj vzpostaviti pravilno stanje gradnje.</w:t>
      </w:r>
    </w:p>
    <w:p w14:paraId="4865213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VARSTVO PRI DELU</w:t>
      </w:r>
    </w:p>
    <w:p w14:paraId="6AB7ADCA" w14:textId="77777777" w:rsidR="00E7346E" w:rsidRPr="0017052B" w:rsidRDefault="00E7346E" w:rsidP="00E7346E">
      <w:pPr>
        <w:pStyle w:val="5lt"/>
      </w:pPr>
      <w:r w:rsidRPr="0017052B">
        <w:t>člen</w:t>
      </w:r>
    </w:p>
    <w:p w14:paraId="23931FC9" w14:textId="77777777" w:rsidR="00E7346E" w:rsidRPr="0017052B" w:rsidRDefault="00E7346E" w:rsidP="00E7346E">
      <w:pPr>
        <w:pStyle w:val="6len"/>
      </w:pPr>
      <w:r w:rsidRPr="0017052B">
        <w:t>(varstvo pri delu)</w:t>
      </w:r>
    </w:p>
    <w:p w14:paraId="5E373018" w14:textId="77777777" w:rsidR="00E7346E" w:rsidRPr="0017052B" w:rsidRDefault="00E7346E">
      <w:pPr>
        <w:pStyle w:val="4odstt"/>
        <w:numPr>
          <w:ilvl w:val="0"/>
          <w:numId w:val="52"/>
        </w:numPr>
      </w:pPr>
      <w:r w:rsidRPr="0017052B">
        <w:t>Izvajalec in vsi njegovi delavci so dolžni skrbeti za varnostne ukrepe na gradbišču in varnost naprav, v skladu z Zakonom o varnosti in zdravju pri delu (Uradni list RS, št. 43/11), Uredbo o zagotavljanju varnosti in zdravja pri delu na začasnih in premičnih gradbiščih (Uradni list RS, št. 83/05 in 43/11 – ZVZD-1) in drugimi veljavnimi predpisi ter Varnostnim načrtom. Izvajalec in njegovi delavci morajo pri svojem delu uporabljati delovne priprave in naprave, ki ustrezajo predpisom o varstvu pri delu ter ustrezna sredstva za osebno varstvo pri delu.</w:t>
      </w:r>
    </w:p>
    <w:p w14:paraId="063CECE7" w14:textId="77777777" w:rsidR="00E7346E" w:rsidRPr="0017052B" w:rsidRDefault="00E7346E">
      <w:pPr>
        <w:pStyle w:val="4odstt"/>
        <w:numPr>
          <w:ilvl w:val="0"/>
          <w:numId w:val="52"/>
        </w:numPr>
      </w:pPr>
      <w:r w:rsidRPr="0017052B">
        <w:t xml:space="preserve">Izvajalec mora zagotoviti varnost uporabnikov okolice gradnje in varen dostop čez gradbišče, urediti ustrezne zaščite, ograje, začasne priključke, začasne dostope, začasno fizično zaščito površin, ki niso predmet tega javnega naročila, in jih po zaključenih delih vrniti v prvotno stanje. </w:t>
      </w:r>
    </w:p>
    <w:p w14:paraId="6A5907C6" w14:textId="77777777" w:rsidR="00E7346E" w:rsidRPr="0017052B" w:rsidRDefault="00E7346E">
      <w:pPr>
        <w:pStyle w:val="4odstt"/>
        <w:numPr>
          <w:ilvl w:val="0"/>
          <w:numId w:val="52"/>
        </w:numPr>
      </w:pPr>
      <w:r w:rsidRPr="0017052B">
        <w:t>Izvajalec bo moral po podpisu pogodbe z naročnikom skleniti Pisni sporazum, ki ureja skupne varstvene ukrepe za zagotavljanje varstva in zdravja pri delu, tako za delavce, opremo, naprave in material, kakor tudi za tiste, ki imajo dostop na gradbišče. Nespoštovanje teh določil je razlog za prekinitev pogodbe.</w:t>
      </w:r>
    </w:p>
    <w:p w14:paraId="748C170F" w14:textId="77777777" w:rsidR="00E7346E" w:rsidRPr="0017052B" w:rsidRDefault="00E7346E">
      <w:pPr>
        <w:pStyle w:val="4odstt"/>
        <w:numPr>
          <w:ilvl w:val="0"/>
          <w:numId w:val="52"/>
        </w:numPr>
      </w:pPr>
      <w:r w:rsidRPr="0017052B">
        <w:t xml:space="preserve">Določilo tega člena velja tudi za izvajalčeve partnerje v skupini ponudnikov in njegove oziroma njihove podizvajalce, kooperante in dobavitelje, ki se začasno ali stalno nahajajo na gradbišču. Izvajalec mora zagotoviti, da bodo zagotovljeni skupni varnostni ukrepi. </w:t>
      </w:r>
    </w:p>
    <w:p w14:paraId="3D5D9C60" w14:textId="77777777" w:rsidR="00E7346E" w:rsidRPr="0017052B" w:rsidRDefault="00E7346E">
      <w:pPr>
        <w:pStyle w:val="4odstt"/>
        <w:numPr>
          <w:ilvl w:val="0"/>
          <w:numId w:val="52"/>
        </w:numPr>
      </w:pPr>
      <w:r w:rsidRPr="0017052B">
        <w:t xml:space="preserve">Vse osvetlitve, varovanja, ograje, opozorilne znake zagotovi izvajalec, ki je dolžan to storiti tudi v primeru, če kadarkoli to dodatno zahteva pristojna inšpekcija ali drugi pooblaščeni organ. </w:t>
      </w:r>
    </w:p>
    <w:p w14:paraId="4B44E78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VELJAVNOST POGODBE IN ROKI</w:t>
      </w:r>
    </w:p>
    <w:p w14:paraId="2D728839" w14:textId="77777777" w:rsidR="00E7346E" w:rsidRPr="0017052B" w:rsidRDefault="00E7346E" w:rsidP="00E7346E">
      <w:pPr>
        <w:pStyle w:val="5lt"/>
      </w:pPr>
      <w:r w:rsidRPr="0017052B">
        <w:t>člen</w:t>
      </w:r>
    </w:p>
    <w:p w14:paraId="1DE0C14F" w14:textId="77777777" w:rsidR="00E7346E" w:rsidRPr="0017052B" w:rsidRDefault="00E7346E" w:rsidP="00E7346E">
      <w:pPr>
        <w:pStyle w:val="6len"/>
      </w:pPr>
      <w:r w:rsidRPr="0017052B">
        <w:t>(splošni roki za izvedbo pogodbe)</w:t>
      </w:r>
    </w:p>
    <w:p w14:paraId="5264BBEE" w14:textId="77777777" w:rsidR="00E7346E" w:rsidRPr="0017052B" w:rsidRDefault="00E7346E">
      <w:pPr>
        <w:pStyle w:val="4odstt"/>
        <w:numPr>
          <w:ilvl w:val="0"/>
          <w:numId w:val="53"/>
        </w:numPr>
      </w:pPr>
      <w:r w:rsidRPr="0017052B">
        <w:t>Ta pogodba začne veljati, ko jo podpišeta obe pogodbeni stranki in ko je naročniku predano zavarovanje za dobro izvedbo pogodbenih obveznosti.</w:t>
      </w:r>
    </w:p>
    <w:p w14:paraId="7D8A7731" w14:textId="77777777" w:rsidR="00E7346E" w:rsidRPr="0017052B" w:rsidRDefault="00E7346E">
      <w:pPr>
        <w:pStyle w:val="4odstt"/>
        <w:numPr>
          <w:ilvl w:val="0"/>
          <w:numId w:val="53"/>
        </w:numPr>
      </w:pPr>
      <w:r w:rsidRPr="0017052B">
        <w:t>Rok za uvedbo izvajalca v delo je 5 (pet) dni od datuma pričetka veljavnosti pogodbe.</w:t>
      </w:r>
    </w:p>
    <w:p w14:paraId="440B9BEB" w14:textId="77777777" w:rsidR="00E7346E" w:rsidRPr="0017052B" w:rsidRDefault="00E7346E">
      <w:pPr>
        <w:pStyle w:val="4odstt"/>
        <w:numPr>
          <w:ilvl w:val="0"/>
          <w:numId w:val="53"/>
        </w:numPr>
      </w:pPr>
      <w:r w:rsidRPr="0017052B">
        <w:t>Izvajalec je dolžan v roku 5 (pet) dni od uvedbe v delo naročniku v potrditev predložiti terminski in finančni načrt izvedbe del.</w:t>
      </w:r>
    </w:p>
    <w:p w14:paraId="0C696FCC" w14:textId="77777777" w:rsidR="00E7346E" w:rsidRPr="0017052B" w:rsidRDefault="00E7346E">
      <w:pPr>
        <w:pStyle w:val="4odstt"/>
        <w:numPr>
          <w:ilvl w:val="0"/>
          <w:numId w:val="53"/>
        </w:numPr>
      </w:pPr>
      <w:r w:rsidRPr="0017052B">
        <w:t xml:space="preserve">Rok za dokončanje del je 15 (petnajst) mesecev po podpisu pogodbe s strani naročnika. Šteje se, da je ta rok izpolnjen, ko je s strani pooblaščenih predstavnikov obeh pogodbenih strank in pooblaščenega nadzornika </w:t>
      </w:r>
      <w:r w:rsidRPr="0017052B">
        <w:lastRenderedPageBreak/>
        <w:t>podpisan zapisnik o sprejemu in izročitvi del, v katerem je ugotovljeno, da so vsa dela končna in da so odpravljene vse evidentirane napake in pomanjkljivosti.</w:t>
      </w:r>
    </w:p>
    <w:p w14:paraId="43F2AE64" w14:textId="77777777" w:rsidR="00E7346E" w:rsidRPr="0017052B" w:rsidRDefault="00E7346E" w:rsidP="00E7346E">
      <w:pPr>
        <w:pStyle w:val="5lt"/>
      </w:pPr>
      <w:r w:rsidRPr="0017052B">
        <w:t>člen</w:t>
      </w:r>
    </w:p>
    <w:p w14:paraId="5018FE88" w14:textId="77777777" w:rsidR="00E7346E" w:rsidRPr="0017052B" w:rsidRDefault="00E7346E" w:rsidP="00E7346E">
      <w:pPr>
        <w:pStyle w:val="6len"/>
      </w:pPr>
      <w:r w:rsidRPr="0017052B">
        <w:t>(pričetek izvedbe del)</w:t>
      </w:r>
    </w:p>
    <w:p w14:paraId="69E976D4" w14:textId="77777777" w:rsidR="00E7346E" w:rsidRPr="0017052B" w:rsidRDefault="00E7346E">
      <w:pPr>
        <w:pStyle w:val="4odstt"/>
        <w:numPr>
          <w:ilvl w:val="0"/>
          <w:numId w:val="54"/>
        </w:numPr>
      </w:pPr>
      <w:r w:rsidRPr="0017052B">
        <w:t>Izvajalec je z izvajanjem del po tej pogodbi dolžan pričeti naslednji delovni dan po uvedbi v delo.</w:t>
      </w:r>
    </w:p>
    <w:p w14:paraId="3C809189" w14:textId="77777777" w:rsidR="00E7346E" w:rsidRPr="0017052B" w:rsidRDefault="00E7346E">
      <w:pPr>
        <w:pStyle w:val="4odstt"/>
        <w:numPr>
          <w:ilvl w:val="0"/>
          <w:numId w:val="54"/>
        </w:numPr>
      </w:pPr>
      <w:r w:rsidRPr="0017052B">
        <w:t>Če izvajalec ne začne z deli v roku, ki je določen v prejšnjem odstavku tega člena, mu mora naročnik pustiti primeren dodatni rok za začetek del.</w:t>
      </w:r>
    </w:p>
    <w:p w14:paraId="2B5C0B8A" w14:textId="77777777" w:rsidR="00E7346E" w:rsidRPr="0017052B" w:rsidRDefault="00E7346E">
      <w:pPr>
        <w:pStyle w:val="4odstt"/>
        <w:numPr>
          <w:ilvl w:val="0"/>
          <w:numId w:val="54"/>
        </w:numPr>
      </w:pPr>
      <w:r w:rsidRPr="0017052B">
        <w:t>Če izvajalec ne začne z deli niti v dodatno postavljenem roku, lahko naročnik razdre pogodbo, unovči zavarovanje za dobro izvedbo pogodbenih obveznosti in zahteva od izvajalca povračilo nastale škode.</w:t>
      </w:r>
    </w:p>
    <w:p w14:paraId="05336DA6" w14:textId="77777777" w:rsidR="00E7346E" w:rsidRPr="0017052B" w:rsidRDefault="00E7346E" w:rsidP="00E7346E">
      <w:pPr>
        <w:pStyle w:val="5lt"/>
      </w:pPr>
      <w:r w:rsidRPr="0017052B">
        <w:t>člen</w:t>
      </w:r>
    </w:p>
    <w:p w14:paraId="21023BD8" w14:textId="77777777" w:rsidR="00E7346E" w:rsidRPr="0017052B" w:rsidRDefault="00E7346E" w:rsidP="00E7346E">
      <w:pPr>
        <w:pStyle w:val="6len"/>
      </w:pPr>
      <w:r w:rsidRPr="0017052B">
        <w:t>(uvedba izvajalca v delo)</w:t>
      </w:r>
    </w:p>
    <w:p w14:paraId="6DBE8C55" w14:textId="77777777" w:rsidR="00E7346E" w:rsidRPr="0017052B" w:rsidRDefault="00E7346E">
      <w:pPr>
        <w:pStyle w:val="4odstt"/>
        <w:numPr>
          <w:ilvl w:val="0"/>
          <w:numId w:val="55"/>
        </w:numPr>
      </w:pPr>
      <w:r w:rsidRPr="0017052B">
        <w:t>Uvedba v delo obsega zlasti:</w:t>
      </w:r>
    </w:p>
    <w:p w14:paraId="421A81EE" w14:textId="77777777" w:rsidR="00E7346E" w:rsidRPr="0017052B" w:rsidRDefault="00E7346E">
      <w:pPr>
        <w:pStyle w:val="4odstt"/>
        <w:numPr>
          <w:ilvl w:val="1"/>
          <w:numId w:val="55"/>
        </w:numPr>
      </w:pPr>
      <w:r w:rsidRPr="0017052B">
        <w:t>izročitev gradbišča v skladu z določbami Posebnih gradbenih uzanc, ki obsega predvsem ne pa izključno zagotovitev pravice dostopa na gradbišče izvajalcu;</w:t>
      </w:r>
    </w:p>
    <w:p w14:paraId="0DF7546A" w14:textId="77777777" w:rsidR="00E7346E" w:rsidRPr="0017052B" w:rsidRDefault="00E7346E">
      <w:pPr>
        <w:pStyle w:val="4odstt"/>
        <w:numPr>
          <w:ilvl w:val="1"/>
          <w:numId w:val="55"/>
        </w:numPr>
      </w:pPr>
      <w:r w:rsidRPr="0017052B">
        <w:t>izročitev enega potrjenega izvoda DGD projektne dokumentacije, št. 9-021921, maj 2022;</w:t>
      </w:r>
    </w:p>
    <w:p w14:paraId="646E2EE3" w14:textId="77777777" w:rsidR="00E7346E" w:rsidRPr="0017052B" w:rsidRDefault="00E7346E">
      <w:pPr>
        <w:pStyle w:val="4odstt"/>
        <w:numPr>
          <w:ilvl w:val="1"/>
          <w:numId w:val="55"/>
        </w:numPr>
      </w:pPr>
      <w:r w:rsidRPr="0017052B">
        <w:t>izročitev PZI projektne dokumentacije št. 9-021921, januar 2023;</w:t>
      </w:r>
    </w:p>
    <w:p w14:paraId="7209A622" w14:textId="77777777" w:rsidR="00E7346E" w:rsidRPr="0017052B" w:rsidRDefault="00E7346E">
      <w:pPr>
        <w:pStyle w:val="4odstt"/>
        <w:numPr>
          <w:ilvl w:val="1"/>
          <w:numId w:val="55"/>
        </w:numPr>
      </w:pPr>
      <w:r w:rsidRPr="0017052B">
        <w:t>izročitev pravnomočnega gradbenega dovoljenja št. 351-1061/2021-6246-27, ki ga je 16. 12. 2022 izdala Upravna enota Slovenska Bistrica in je postalo pravnomočno 30. 12. 2022;</w:t>
      </w:r>
    </w:p>
    <w:p w14:paraId="7737673A" w14:textId="77777777" w:rsidR="00E7346E" w:rsidRPr="0017052B" w:rsidRDefault="00E7346E">
      <w:pPr>
        <w:pStyle w:val="4odstt"/>
        <w:numPr>
          <w:ilvl w:val="1"/>
          <w:numId w:val="55"/>
        </w:numPr>
      </w:pPr>
      <w:r w:rsidRPr="0017052B">
        <w:t>naročnikovo imenovanje koordinatorja za varnost in zdravje pri delu in izročitev varnostnega načrta;</w:t>
      </w:r>
    </w:p>
    <w:p w14:paraId="23800619" w14:textId="77777777" w:rsidR="00E7346E" w:rsidRPr="0017052B" w:rsidRDefault="00E7346E">
      <w:pPr>
        <w:pStyle w:val="4odstt"/>
        <w:numPr>
          <w:ilvl w:val="1"/>
          <w:numId w:val="55"/>
        </w:numPr>
      </w:pPr>
      <w:r w:rsidRPr="0017052B">
        <w:t>naročnikovo imenovanje nadzornika, pooblaščenih strokovnjakov in vodje nadzora.</w:t>
      </w:r>
    </w:p>
    <w:p w14:paraId="0176A176" w14:textId="77777777" w:rsidR="00E7346E" w:rsidRPr="0017052B" w:rsidRDefault="00E7346E">
      <w:pPr>
        <w:pStyle w:val="4odstt"/>
        <w:numPr>
          <w:ilvl w:val="0"/>
          <w:numId w:val="55"/>
        </w:numPr>
      </w:pPr>
      <w:r w:rsidRPr="0017052B">
        <w:t>O uvedbi izvajalca v delo se sestavi poseben zapisnik in se to ugotovi z zapisom v gradbeni dnevnik.</w:t>
      </w:r>
    </w:p>
    <w:p w14:paraId="3F1CDE12" w14:textId="77777777" w:rsidR="00E7346E" w:rsidRPr="0017052B" w:rsidRDefault="00E7346E">
      <w:pPr>
        <w:pStyle w:val="4odstt"/>
        <w:numPr>
          <w:ilvl w:val="0"/>
          <w:numId w:val="55"/>
        </w:numPr>
      </w:pPr>
      <w:r w:rsidRPr="0017052B">
        <w:t>V primeru spremembe gradbenega dovoljenja se šteje, da je izvajalec glede z gradbenim dovoljenjem spremenjenih del uveden v delo po prejemu pravnomočnega spremenjenega gradbenega dovoljenja.</w:t>
      </w:r>
    </w:p>
    <w:p w14:paraId="518026D7" w14:textId="77777777" w:rsidR="00E7346E" w:rsidRPr="0017052B" w:rsidRDefault="00E7346E" w:rsidP="00E7346E">
      <w:pPr>
        <w:pStyle w:val="5lt"/>
      </w:pPr>
      <w:r w:rsidRPr="0017052B">
        <w:t>člen</w:t>
      </w:r>
    </w:p>
    <w:p w14:paraId="3C5EE44A" w14:textId="77777777" w:rsidR="00E7346E" w:rsidRPr="0017052B" w:rsidRDefault="00E7346E" w:rsidP="00E7346E">
      <w:pPr>
        <w:pStyle w:val="5lt"/>
        <w:numPr>
          <w:ilvl w:val="0"/>
          <w:numId w:val="0"/>
        </w:numPr>
      </w:pPr>
      <w:r w:rsidRPr="0017052B">
        <w:t>(terminski in finančni načrt izvedbe del)</w:t>
      </w:r>
    </w:p>
    <w:p w14:paraId="1F68D116" w14:textId="77777777" w:rsidR="00E7346E" w:rsidRPr="0017052B" w:rsidRDefault="00E7346E" w:rsidP="00E7346E">
      <w:pPr>
        <w:pStyle w:val="5lt"/>
        <w:numPr>
          <w:ilvl w:val="0"/>
          <w:numId w:val="0"/>
        </w:numPr>
      </w:pPr>
    </w:p>
    <w:p w14:paraId="132A098B" w14:textId="77777777" w:rsidR="00E7346E" w:rsidRPr="0017052B" w:rsidRDefault="00E7346E">
      <w:pPr>
        <w:pStyle w:val="4odstt"/>
        <w:numPr>
          <w:ilvl w:val="0"/>
          <w:numId w:val="56"/>
        </w:numPr>
      </w:pPr>
      <w:r w:rsidRPr="0017052B">
        <w:t>V terminskem načrtu pogodbeni stranki ob upoštevanju roka za dokončanje del določita ključne mejnike oz. roke za izvedbo posameznih del, najmanj po posameznih objektih in vrstah del.</w:t>
      </w:r>
    </w:p>
    <w:p w14:paraId="4EBCD716" w14:textId="77777777" w:rsidR="00E7346E" w:rsidRPr="0017052B" w:rsidRDefault="00E7346E">
      <w:pPr>
        <w:pStyle w:val="4odstt"/>
        <w:numPr>
          <w:ilvl w:val="0"/>
          <w:numId w:val="56"/>
        </w:numPr>
      </w:pPr>
      <w:r w:rsidRPr="0017052B">
        <w:t>Finančni načrt mora slediti terminskemu načrtu in mora naročniku zagotavljati verodostojno osnovo za pravočasno načrtovanje plačil situacij.</w:t>
      </w:r>
    </w:p>
    <w:p w14:paraId="3D944CAC" w14:textId="77777777" w:rsidR="00E7346E" w:rsidRPr="0017052B" w:rsidRDefault="00E7346E">
      <w:pPr>
        <w:pStyle w:val="4odstt"/>
        <w:numPr>
          <w:ilvl w:val="0"/>
          <w:numId w:val="56"/>
        </w:numPr>
      </w:pPr>
      <w:r w:rsidRPr="0017052B">
        <w:t xml:space="preserve">V primeru spremenjenih okoliščin, ki pomenijo odklon od obeh načrtov, izvajalec pripravi nov predlog terminskega in finančnega načrta in ga posreduje v potrditev naročniku. </w:t>
      </w:r>
    </w:p>
    <w:p w14:paraId="7D4E289D" w14:textId="77777777" w:rsidR="00E7346E" w:rsidRPr="0017052B" w:rsidRDefault="00E7346E">
      <w:pPr>
        <w:pStyle w:val="4odstt"/>
        <w:numPr>
          <w:ilvl w:val="0"/>
          <w:numId w:val="56"/>
        </w:numPr>
      </w:pPr>
      <w:r w:rsidRPr="0017052B">
        <w:t>Naročnik lahko zavrne situacijo oz. plačilo računa, če ta ni skladen s potrjenim finančnim načrtom.</w:t>
      </w:r>
    </w:p>
    <w:p w14:paraId="3A790FD6" w14:textId="77777777" w:rsidR="00E7346E" w:rsidRPr="0017052B" w:rsidRDefault="00E7346E" w:rsidP="00E7346E">
      <w:pPr>
        <w:pStyle w:val="5lt"/>
      </w:pPr>
      <w:r w:rsidRPr="0017052B">
        <w:t>člen</w:t>
      </w:r>
    </w:p>
    <w:p w14:paraId="516167DF" w14:textId="77777777" w:rsidR="00E7346E" w:rsidRPr="0017052B" w:rsidRDefault="00E7346E" w:rsidP="00E7346E">
      <w:pPr>
        <w:pStyle w:val="6len"/>
      </w:pPr>
      <w:r w:rsidRPr="0017052B">
        <w:t>(zamude v zvezi z roki)</w:t>
      </w:r>
    </w:p>
    <w:p w14:paraId="20DABBC4" w14:textId="77777777" w:rsidR="00E7346E" w:rsidRPr="0017052B" w:rsidRDefault="00E7346E">
      <w:pPr>
        <w:pStyle w:val="4odstt"/>
        <w:numPr>
          <w:ilvl w:val="0"/>
          <w:numId w:val="57"/>
        </w:numPr>
      </w:pPr>
      <w:r w:rsidRPr="0017052B">
        <w:t>Neupravičena prekoračitev rokov s strani izvajalca pomeni izvajalčevo zamudo, zaradi katere lahko naročnik uveljavlja ukrepe, določene v pogodbi.</w:t>
      </w:r>
    </w:p>
    <w:p w14:paraId="02621B4F" w14:textId="77777777" w:rsidR="00E7346E" w:rsidRPr="0017052B" w:rsidRDefault="00E7346E">
      <w:pPr>
        <w:pStyle w:val="4odstt"/>
        <w:numPr>
          <w:ilvl w:val="0"/>
          <w:numId w:val="57"/>
        </w:numPr>
      </w:pPr>
      <w:r w:rsidRPr="0017052B">
        <w:t>Neupravičena prekoračitev rokov s strani naročnika pomeni naročnikovo zamudo, zaradi katere lahko izvajalec uveljavlja ukrepe, določene v pogodbi.</w:t>
      </w:r>
    </w:p>
    <w:p w14:paraId="08BE55A8" w14:textId="77777777" w:rsidR="00E7346E" w:rsidRPr="0017052B" w:rsidRDefault="00E7346E">
      <w:pPr>
        <w:pStyle w:val="4odstt"/>
        <w:numPr>
          <w:ilvl w:val="0"/>
          <w:numId w:val="57"/>
        </w:numPr>
      </w:pPr>
      <w:r w:rsidRPr="0017052B">
        <w:t>Za roke iz tega člena veljajo roki za izvedbo posameznih del in rok za dokončanje del.</w:t>
      </w:r>
    </w:p>
    <w:p w14:paraId="08E8CB1B" w14:textId="77777777" w:rsidR="00E7346E" w:rsidRPr="0017052B" w:rsidRDefault="00E7346E" w:rsidP="00E7346E">
      <w:pPr>
        <w:pStyle w:val="5lt"/>
      </w:pPr>
      <w:r w:rsidRPr="0017052B">
        <w:t>člen</w:t>
      </w:r>
    </w:p>
    <w:p w14:paraId="65C47056" w14:textId="77777777" w:rsidR="00E7346E" w:rsidRPr="0017052B" w:rsidRDefault="00E7346E" w:rsidP="00E7346E">
      <w:pPr>
        <w:pStyle w:val="6len"/>
      </w:pPr>
      <w:r w:rsidRPr="0017052B">
        <w:t>(podaljšanje roka za dokončanje del)</w:t>
      </w:r>
    </w:p>
    <w:p w14:paraId="3C168443" w14:textId="77777777" w:rsidR="00E7346E" w:rsidRPr="0017052B" w:rsidRDefault="00E7346E">
      <w:pPr>
        <w:pStyle w:val="4odstt"/>
        <w:numPr>
          <w:ilvl w:val="0"/>
          <w:numId w:val="60"/>
        </w:numPr>
      </w:pPr>
      <w:r w:rsidRPr="0017052B">
        <w:t>Izvajalec ima pravico do podaljšanja roka za zaključek del v naslednjih primerih:</w:t>
      </w:r>
    </w:p>
    <w:p w14:paraId="46DCDC4D" w14:textId="77777777" w:rsidR="00E7346E" w:rsidRPr="0017052B" w:rsidRDefault="00E7346E">
      <w:pPr>
        <w:pStyle w:val="4odstt"/>
        <w:numPr>
          <w:ilvl w:val="1"/>
          <w:numId w:val="60"/>
        </w:numPr>
      </w:pPr>
      <w:r w:rsidRPr="0017052B">
        <w:t>zamude pri uvedbi v delo, ki je posledica ravnanja naročnika;</w:t>
      </w:r>
    </w:p>
    <w:p w14:paraId="21FC4746" w14:textId="77777777" w:rsidR="00E7346E" w:rsidRPr="0017052B" w:rsidRDefault="00E7346E">
      <w:pPr>
        <w:pStyle w:val="4odstt"/>
        <w:numPr>
          <w:ilvl w:val="1"/>
          <w:numId w:val="60"/>
        </w:numPr>
      </w:pPr>
      <w:r w:rsidRPr="0017052B">
        <w:t>dogodki, ki so posledica višje sile;</w:t>
      </w:r>
    </w:p>
    <w:p w14:paraId="6646FEFA" w14:textId="77777777" w:rsidR="00E7346E" w:rsidRPr="0017052B" w:rsidRDefault="00E7346E">
      <w:pPr>
        <w:pStyle w:val="4odstt"/>
        <w:numPr>
          <w:ilvl w:val="1"/>
          <w:numId w:val="60"/>
        </w:numPr>
      </w:pPr>
      <w:r w:rsidRPr="0017052B">
        <w:t>prekinitev izvajanja del na zahtevo naročnika, če prekinitev ni posledica ravnanja izvajalca;</w:t>
      </w:r>
    </w:p>
    <w:p w14:paraId="4CB09FA6" w14:textId="77777777" w:rsidR="00E7346E" w:rsidRPr="0017052B" w:rsidRDefault="00E7346E">
      <w:pPr>
        <w:pStyle w:val="4odstt"/>
        <w:numPr>
          <w:ilvl w:val="1"/>
          <w:numId w:val="60"/>
        </w:numPr>
      </w:pPr>
      <w:r w:rsidRPr="0017052B">
        <w:t>prekinitev izvajanja po volji izvajalca iz razlogov na strani naročnika;</w:t>
      </w:r>
    </w:p>
    <w:p w14:paraId="2EE9938C" w14:textId="77777777" w:rsidR="00E7346E" w:rsidRPr="0017052B" w:rsidRDefault="00E7346E">
      <w:pPr>
        <w:pStyle w:val="4odstt"/>
        <w:numPr>
          <w:ilvl w:val="1"/>
          <w:numId w:val="60"/>
        </w:numPr>
      </w:pPr>
      <w:r w:rsidRPr="0017052B">
        <w:t>vremenskih razmer, ki bi onemogočala izvajanje zunanjih del več kot pet (5) zaporednih dni oziroma skupaj več kot deset (10) delovnih dni;</w:t>
      </w:r>
    </w:p>
    <w:p w14:paraId="51CE3F72" w14:textId="77777777" w:rsidR="00E7346E" w:rsidRPr="0017052B" w:rsidRDefault="00E7346E">
      <w:pPr>
        <w:pStyle w:val="4odstt"/>
        <w:numPr>
          <w:ilvl w:val="1"/>
          <w:numId w:val="60"/>
        </w:numPr>
      </w:pPr>
      <w:r w:rsidRPr="0017052B">
        <w:lastRenderedPageBreak/>
        <w:t>če naročnik ne izpolnjuje dogovorjenih pogojev za izvedbo del iz te pogodbe;</w:t>
      </w:r>
    </w:p>
    <w:p w14:paraId="7064CD3B" w14:textId="77777777" w:rsidR="00E7346E" w:rsidRPr="0017052B" w:rsidRDefault="00E7346E">
      <w:pPr>
        <w:pStyle w:val="4odstt"/>
        <w:numPr>
          <w:ilvl w:val="1"/>
          <w:numId w:val="60"/>
        </w:numPr>
      </w:pPr>
      <w:r w:rsidRPr="0017052B">
        <w:t>če naročnik zamuja z izvedbo izvzetih del - za toliko časa, kot je naročnik v zamudi;</w:t>
      </w:r>
    </w:p>
    <w:p w14:paraId="662241F3" w14:textId="77777777" w:rsidR="00E7346E" w:rsidRPr="0017052B" w:rsidRDefault="00E7346E">
      <w:pPr>
        <w:pStyle w:val="4odstt"/>
        <w:numPr>
          <w:ilvl w:val="1"/>
          <w:numId w:val="60"/>
        </w:numPr>
      </w:pPr>
      <w:r w:rsidRPr="0017052B">
        <w:t>če naročnik naroči dodatna dela ali občutne spremembe izvedbe - za toliko časa, kot je potrebno, da se ta dela izvedejo;</w:t>
      </w:r>
    </w:p>
    <w:p w14:paraId="4B48E84F" w14:textId="77777777" w:rsidR="00E7346E" w:rsidRPr="0017052B" w:rsidRDefault="00E7346E">
      <w:pPr>
        <w:pStyle w:val="4odstt"/>
        <w:numPr>
          <w:ilvl w:val="1"/>
          <w:numId w:val="60"/>
        </w:numPr>
      </w:pPr>
      <w:r w:rsidRPr="0017052B">
        <w:t>če je prišlo do nepričakovanih fizičnih razmer na gradbišču, med katere sodijo fizični pogoji, nepričakovani podpovršinski in hidrološki pogoji ter fizične ovire, na katere naleti izvajalec med izvedbo del in ki jih ni mogel v naprej predvideti;</w:t>
      </w:r>
    </w:p>
    <w:p w14:paraId="47050128" w14:textId="77777777" w:rsidR="00E7346E" w:rsidRPr="0017052B" w:rsidRDefault="00E7346E">
      <w:pPr>
        <w:pStyle w:val="4odstt"/>
        <w:numPr>
          <w:ilvl w:val="1"/>
          <w:numId w:val="60"/>
        </w:numPr>
      </w:pPr>
      <w:r w:rsidRPr="0017052B">
        <w:t>če je prišlo do arheoloških najdb, zaradi katerih se gradnja začasno ustavi ali upočasni;</w:t>
      </w:r>
    </w:p>
    <w:p w14:paraId="260A28EF" w14:textId="77777777" w:rsidR="00E7346E" w:rsidRPr="0017052B" w:rsidRDefault="00E7346E">
      <w:pPr>
        <w:pStyle w:val="4odstt"/>
        <w:numPr>
          <w:ilvl w:val="1"/>
          <w:numId w:val="60"/>
        </w:numPr>
      </w:pPr>
      <w:r w:rsidRPr="0017052B">
        <w:t>za čas zaustavitve del zaradi kršitev pogodbe s strani naročnika.</w:t>
      </w:r>
    </w:p>
    <w:p w14:paraId="6ED124A6" w14:textId="77777777" w:rsidR="00E7346E" w:rsidRPr="0017052B" w:rsidRDefault="00E7346E">
      <w:pPr>
        <w:pStyle w:val="4odstt"/>
        <w:numPr>
          <w:ilvl w:val="0"/>
          <w:numId w:val="60"/>
        </w:numPr>
      </w:pPr>
      <w:r w:rsidRPr="0017052B">
        <w:t>Izvajalec mora obvestiti naročnika o razlogih za podaljšanje pogodbenega roka v pisni obliki z obrazložitvijo in navedbo razlogov za podaljšanje v čim krajšem možnem času oz. najkasneje v treh (3) delovnih dneh po tem, ko izve za vzrok, zaradi katerega se rok lahko podaljša ali ko bi se moral zavedati, da je nastal vzrok, zaradi katerega se rok lahko podaljša, sicer izgubi pravico do podaljšanja roka.</w:t>
      </w:r>
    </w:p>
    <w:p w14:paraId="6877ED9D" w14:textId="77777777" w:rsidR="00E7346E" w:rsidRPr="0017052B" w:rsidRDefault="00E7346E">
      <w:pPr>
        <w:pStyle w:val="4odstt"/>
        <w:numPr>
          <w:ilvl w:val="0"/>
          <w:numId w:val="60"/>
        </w:numPr>
      </w:pPr>
      <w:r w:rsidRPr="0017052B">
        <w:t>Izvajalec mora naročniku predlagati natančno število dni podaljšanja, najkasneje v treh (3) delovnih dneh po tem, ko je prenehal razlog za podaljšanje pogodbenega roka.</w:t>
      </w:r>
    </w:p>
    <w:p w14:paraId="5BE37CDF" w14:textId="77777777" w:rsidR="00E7346E" w:rsidRPr="0017052B" w:rsidRDefault="00E7346E">
      <w:pPr>
        <w:pStyle w:val="4odstt"/>
        <w:numPr>
          <w:ilvl w:val="0"/>
          <w:numId w:val="60"/>
        </w:numPr>
      </w:pPr>
      <w:r w:rsidRPr="0017052B">
        <w:t xml:space="preserve">Spremembo pogodbenega roka pogodbeni stranki uredita z aneksom k tej pogodbi. </w:t>
      </w:r>
    </w:p>
    <w:p w14:paraId="413A52E0" w14:textId="77777777" w:rsidR="00E7346E" w:rsidRPr="0017052B" w:rsidRDefault="00E7346E" w:rsidP="00E7346E">
      <w:pPr>
        <w:pStyle w:val="5lt"/>
      </w:pPr>
      <w:r w:rsidRPr="0017052B">
        <w:t>člen</w:t>
      </w:r>
    </w:p>
    <w:p w14:paraId="758A295F" w14:textId="77777777" w:rsidR="00E7346E" w:rsidRPr="0017052B" w:rsidRDefault="00E7346E" w:rsidP="00E7346E">
      <w:pPr>
        <w:pStyle w:val="6len"/>
      </w:pPr>
      <w:r w:rsidRPr="0017052B">
        <w:t>(pravica naročnika do zahteve za pospešitev del)</w:t>
      </w:r>
    </w:p>
    <w:p w14:paraId="50622516" w14:textId="77777777" w:rsidR="00E7346E" w:rsidRPr="0017052B" w:rsidRDefault="00E7346E">
      <w:pPr>
        <w:pStyle w:val="4odstt"/>
        <w:numPr>
          <w:ilvl w:val="0"/>
          <w:numId w:val="61"/>
        </w:numPr>
      </w:pPr>
      <w:r w:rsidRPr="0017052B">
        <w:t>V kolikor naročnik tekom gradnje ugotovi, da hitrost napredovanja del zaradi razlogov na strani izvajalca ne zadostuje, da bi izvajalec pogodbena dela dokončal v pogodbenem roku, kar se kaže v zaostajanju za terminskim načrtom, izvajalec pa ne more dokazati, da bo zamudo lahko nadoknadil, ima naročnik pravico, da:</w:t>
      </w:r>
    </w:p>
    <w:p w14:paraId="60359555" w14:textId="77777777" w:rsidR="00E7346E" w:rsidRPr="0017052B" w:rsidRDefault="00E7346E">
      <w:pPr>
        <w:pStyle w:val="4odstt"/>
        <w:numPr>
          <w:ilvl w:val="1"/>
          <w:numId w:val="61"/>
        </w:numPr>
      </w:pPr>
      <w:r w:rsidRPr="0017052B">
        <w:t>izvajalcu naloži kakršnekoli ukrepe za pospešitev del;</w:t>
      </w:r>
    </w:p>
    <w:p w14:paraId="02AEBDA4" w14:textId="77777777" w:rsidR="00E7346E" w:rsidRPr="0017052B" w:rsidRDefault="00E7346E">
      <w:pPr>
        <w:pStyle w:val="4odstt"/>
        <w:numPr>
          <w:ilvl w:val="1"/>
          <w:numId w:val="61"/>
        </w:numPr>
      </w:pPr>
      <w:r w:rsidRPr="0017052B">
        <w:t>izvajalcu naloži angažiranje dodatnih podizvajalcev ali sam angažira dodatne podizvajalce na račun izvajalca;</w:t>
      </w:r>
    </w:p>
    <w:p w14:paraId="04ADF54E" w14:textId="77777777" w:rsidR="00E7346E" w:rsidRPr="0017052B" w:rsidRDefault="00E7346E">
      <w:pPr>
        <w:pStyle w:val="4odstt"/>
        <w:numPr>
          <w:ilvl w:val="1"/>
          <w:numId w:val="61"/>
        </w:numPr>
      </w:pPr>
      <w:r w:rsidRPr="0017052B">
        <w:t>izvajalcu naloži angažiranje dodatnih delovnih sredstev ali jih najame sam na stroške izvajalca.</w:t>
      </w:r>
    </w:p>
    <w:p w14:paraId="20A851B6" w14:textId="77777777" w:rsidR="00E7346E" w:rsidRPr="0017052B" w:rsidRDefault="00E7346E">
      <w:pPr>
        <w:pStyle w:val="4odstt"/>
        <w:numPr>
          <w:ilvl w:val="0"/>
          <w:numId w:val="61"/>
        </w:numPr>
      </w:pPr>
      <w:r w:rsidRPr="0017052B">
        <w:t>Pred angažiranjem dodatnih podizvajalcev ali delovnih sredstev, mora naročnik dati izvajalcu rok enega tedna, da dodatne podizvajalce ali delovna sredstva angažira izvajalec sam.</w:t>
      </w:r>
    </w:p>
    <w:p w14:paraId="74536934" w14:textId="77777777" w:rsidR="00E7346E" w:rsidRPr="0017052B" w:rsidRDefault="00E7346E">
      <w:pPr>
        <w:pStyle w:val="4odstt"/>
        <w:numPr>
          <w:ilvl w:val="0"/>
          <w:numId w:val="61"/>
        </w:numPr>
      </w:pPr>
      <w:r w:rsidRPr="0017052B">
        <w:t>Naročnik si sme pri tem obračunati tudi manipulativne stroške v višini največ 2 % od skupne vrednosti izvedenih del, ki jih je izvedel drugi izvajalec.</w:t>
      </w:r>
    </w:p>
    <w:p w14:paraId="3EF7E664" w14:textId="77777777" w:rsidR="00E7346E" w:rsidRPr="0017052B" w:rsidRDefault="00E7346E">
      <w:pPr>
        <w:pStyle w:val="4odstt"/>
        <w:numPr>
          <w:ilvl w:val="0"/>
          <w:numId w:val="61"/>
        </w:numPr>
      </w:pPr>
      <w:r w:rsidRPr="0017052B">
        <w:t>V kolikor naročnik tekom gradnje ugotovi, da hitrost napredovanja del ne zadostuje, da bi izvajalec pogodbena dela dokončal v pogodbenem roku, kar se kaže v zaostajanju za terminskim načrtom, razlog za zamudo pa ni v sferi izvajalca, ima naročnik pravico, da:</w:t>
      </w:r>
    </w:p>
    <w:p w14:paraId="474E5B2D" w14:textId="77777777" w:rsidR="00E7346E" w:rsidRPr="0017052B" w:rsidRDefault="00E7346E">
      <w:pPr>
        <w:pStyle w:val="4odstt"/>
        <w:numPr>
          <w:ilvl w:val="1"/>
          <w:numId w:val="61"/>
        </w:numPr>
      </w:pPr>
      <w:r w:rsidRPr="0017052B">
        <w:t>od izvajalca pisno zahteva ponudbo za dodatne stroške pospešitve del;</w:t>
      </w:r>
    </w:p>
    <w:p w14:paraId="240CA6D0" w14:textId="77777777" w:rsidR="00E7346E" w:rsidRPr="0017052B" w:rsidRDefault="00E7346E">
      <w:pPr>
        <w:pStyle w:val="4odstt"/>
        <w:numPr>
          <w:ilvl w:val="1"/>
          <w:numId w:val="61"/>
        </w:numPr>
      </w:pPr>
      <w:r w:rsidRPr="0017052B">
        <w:t>izvajalcu po potrditvi ponudbe in sklenitvi aneksa k pogodbi naloži angažiranje dodatnih kapacitet za pospešitev del.</w:t>
      </w:r>
    </w:p>
    <w:p w14:paraId="14684EC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POGODBENA KAZEN</w:t>
      </w:r>
    </w:p>
    <w:p w14:paraId="00A2301D" w14:textId="77777777" w:rsidR="00E7346E" w:rsidRPr="0017052B" w:rsidRDefault="00E7346E" w:rsidP="00E7346E">
      <w:pPr>
        <w:pStyle w:val="5lt"/>
      </w:pPr>
      <w:r w:rsidRPr="0017052B">
        <w:t>člen</w:t>
      </w:r>
    </w:p>
    <w:p w14:paraId="691C6E86" w14:textId="77777777" w:rsidR="00E7346E" w:rsidRPr="0017052B" w:rsidRDefault="00E7346E" w:rsidP="00E7346E">
      <w:pPr>
        <w:pStyle w:val="6len"/>
      </w:pPr>
      <w:r w:rsidRPr="0017052B">
        <w:t>(pogodbena kazen)</w:t>
      </w:r>
    </w:p>
    <w:p w14:paraId="02C8E80C" w14:textId="77777777" w:rsidR="00E7346E" w:rsidRPr="0017052B" w:rsidRDefault="00E7346E">
      <w:pPr>
        <w:pStyle w:val="4odstt"/>
        <w:numPr>
          <w:ilvl w:val="0"/>
          <w:numId w:val="62"/>
        </w:numPr>
      </w:pPr>
      <w:r w:rsidRPr="0017052B">
        <w:t>V primeru, da izvajalec po svoji krivdi ne prične z izvedbo del ali ne predloži terminskega in finančnega načrta v roku iz te pogodbe, ali se ne drži potrjenega terminskega plana, je dolžan naročniku plačati pogodbeno kazen: za vsak koledarski dan prekoračitve plana v višini 0,5% (nič celih pet odstotkov) skupne pogodbene vrednosti brez DDV, vendar skupno največ v višini 10 % (deset odstotkov) skupne pogodbene vrednosti brez DDV.</w:t>
      </w:r>
    </w:p>
    <w:p w14:paraId="707AB95F" w14:textId="77777777" w:rsidR="00E7346E" w:rsidRPr="0017052B" w:rsidRDefault="00E7346E">
      <w:pPr>
        <w:pStyle w:val="4odstt"/>
        <w:numPr>
          <w:ilvl w:val="0"/>
          <w:numId w:val="62"/>
        </w:numPr>
      </w:pPr>
      <w:r w:rsidRPr="0017052B">
        <w:t>V primeru, da izvajalec po svoji krivdi ne izvede pogodbenih del v pogodbeno dogovorjenih rokih oziroma v določenem roku ne odpravi vseh napak in pomanjkljivosti po zapisniku o sprejemu in izročitvi, je naročniku dolžan plačati pogodbeno kazen: za vsak koledarski dan prekoračitve roka dokončanja del v višini 0,5% (nič celih pet odstotkov) skupne pogodbene vrednosti brez DDV, vendar skupno največ v višini 10 % (deset odstotkov) skupne pogodbene vrednosti brez DDV.</w:t>
      </w:r>
    </w:p>
    <w:p w14:paraId="2F266761" w14:textId="77777777" w:rsidR="00E7346E" w:rsidRPr="0017052B" w:rsidRDefault="00E7346E">
      <w:pPr>
        <w:pStyle w:val="4odstt"/>
        <w:numPr>
          <w:ilvl w:val="0"/>
          <w:numId w:val="62"/>
        </w:numPr>
      </w:pPr>
      <w:r w:rsidRPr="0017052B">
        <w:t>V primeru, da izvajalec nepravilno izpolni ali ne izpolni pogodbenih obveznosti je naročniku dolžan plačati pogodbeno kazen v višini 10 % (deset odstotkov) skupne pogodbene vrednosti brez DDV.</w:t>
      </w:r>
    </w:p>
    <w:p w14:paraId="6F58B400" w14:textId="77777777" w:rsidR="00E7346E" w:rsidRPr="0017052B" w:rsidRDefault="00E7346E">
      <w:pPr>
        <w:pStyle w:val="4odstt"/>
        <w:numPr>
          <w:ilvl w:val="0"/>
          <w:numId w:val="62"/>
        </w:numPr>
      </w:pPr>
      <w:r w:rsidRPr="0017052B">
        <w:t>Pogodbene kazni po tem členu se ne izključujejo.</w:t>
      </w:r>
    </w:p>
    <w:p w14:paraId="38FE53F2" w14:textId="77777777" w:rsidR="00E7346E" w:rsidRPr="0017052B" w:rsidRDefault="00E7346E">
      <w:pPr>
        <w:pStyle w:val="4odstt"/>
        <w:numPr>
          <w:ilvl w:val="0"/>
          <w:numId w:val="62"/>
        </w:numPr>
      </w:pPr>
      <w:r w:rsidRPr="0017052B">
        <w:t xml:space="preserve">Pravica do zaračunavanja pogodbene kazni ni pogojena z nastankom škode naročniku. </w:t>
      </w:r>
    </w:p>
    <w:p w14:paraId="0FE72CC7" w14:textId="77777777" w:rsidR="00E7346E" w:rsidRPr="0017052B" w:rsidRDefault="00E7346E">
      <w:pPr>
        <w:pStyle w:val="4odstt"/>
        <w:numPr>
          <w:ilvl w:val="0"/>
          <w:numId w:val="62"/>
        </w:numPr>
      </w:pPr>
      <w:r w:rsidRPr="0017052B">
        <w:t>Dosežena maksimalna pogodbena kazen po prvem ali drugem odstavku tega člena je lahko razlog za unovčenje finančnega zavarovanja za dobro izvedbo pogodbenih obveznosti.</w:t>
      </w:r>
    </w:p>
    <w:p w14:paraId="32AD9B2C" w14:textId="77777777" w:rsidR="00E7346E" w:rsidRPr="0017052B" w:rsidRDefault="00E7346E" w:rsidP="00E7346E">
      <w:pPr>
        <w:pStyle w:val="5lt"/>
      </w:pPr>
      <w:r w:rsidRPr="0017052B">
        <w:lastRenderedPageBreak/>
        <w:t>člen</w:t>
      </w:r>
    </w:p>
    <w:p w14:paraId="4926A866" w14:textId="77777777" w:rsidR="00E7346E" w:rsidRPr="0017052B" w:rsidRDefault="00E7346E" w:rsidP="00E7346E">
      <w:pPr>
        <w:pStyle w:val="6len"/>
      </w:pPr>
      <w:r w:rsidRPr="0017052B">
        <w:t>(notifikacija pogodbene kazni)</w:t>
      </w:r>
    </w:p>
    <w:p w14:paraId="6B171A7B" w14:textId="77777777" w:rsidR="00E7346E" w:rsidRPr="0017052B" w:rsidRDefault="00E7346E">
      <w:pPr>
        <w:pStyle w:val="4odstt"/>
        <w:numPr>
          <w:ilvl w:val="0"/>
          <w:numId w:val="64"/>
        </w:numPr>
      </w:pPr>
      <w:r w:rsidRPr="0017052B">
        <w:t xml:space="preserve">Naročnik mora na dejstvo morebitne zamude izvajalca ter na število dni zamude izvajalca pisno opozoriti. Kot pisno opozorilo šteje tudi elektronsko sporočilo, poslano e-naslov izvajalca, naveden v ponudbi. S tem se šteje pogodbena kazen za notificirano.  </w:t>
      </w:r>
    </w:p>
    <w:p w14:paraId="705FE12F" w14:textId="77777777" w:rsidR="00E7346E" w:rsidRPr="0017052B" w:rsidRDefault="00E7346E">
      <w:pPr>
        <w:pStyle w:val="4odstt"/>
        <w:numPr>
          <w:ilvl w:val="0"/>
          <w:numId w:val="64"/>
        </w:numPr>
      </w:pPr>
      <w:r w:rsidRPr="0017052B">
        <w:t xml:space="preserve">Naročnik mora dejstvo morebitne zamude izvajalca ter število dni zamude izvajalca notificirati izvajalcu najkasneje do končnega obračuna ali do roka, v katerem bi moral biti končni obračun narejen, v kolikor do končnega obračuna ni prišlo. </w:t>
      </w:r>
    </w:p>
    <w:p w14:paraId="294EB5B2" w14:textId="77777777" w:rsidR="00E7346E" w:rsidRPr="0017052B" w:rsidRDefault="00E7346E">
      <w:pPr>
        <w:pStyle w:val="4odstt"/>
        <w:numPr>
          <w:ilvl w:val="0"/>
          <w:numId w:val="64"/>
        </w:numPr>
      </w:pPr>
      <w:r w:rsidRPr="0017052B">
        <w:t>Če je naročnik začel uporabljati objekt ali njegov del, preden je bil zanj izveden sprejem in izročitev, mora pogodbeno kazen notificirati najkasneje v 30 (tridesetih) dneh od pričetka uporabe objekta ali njenega dela.</w:t>
      </w:r>
    </w:p>
    <w:p w14:paraId="4B9D3D9D" w14:textId="77777777" w:rsidR="00E7346E" w:rsidRPr="0017052B" w:rsidRDefault="00E7346E" w:rsidP="00E7346E">
      <w:pPr>
        <w:pStyle w:val="5lt"/>
        <w:numPr>
          <w:ilvl w:val="0"/>
          <w:numId w:val="0"/>
        </w:numPr>
        <w:ind w:left="357"/>
      </w:pPr>
    </w:p>
    <w:p w14:paraId="6A51829B" w14:textId="77777777" w:rsidR="00E7346E" w:rsidRPr="0017052B" w:rsidRDefault="00E7346E" w:rsidP="00E7346E">
      <w:pPr>
        <w:pStyle w:val="5lt"/>
      </w:pPr>
      <w:r w:rsidRPr="0017052B">
        <w:t>člen</w:t>
      </w:r>
    </w:p>
    <w:p w14:paraId="540C5497" w14:textId="77777777" w:rsidR="00E7346E" w:rsidRPr="0017052B" w:rsidRDefault="00E7346E" w:rsidP="00E7346E">
      <w:pPr>
        <w:pStyle w:val="6len"/>
      </w:pPr>
      <w:r w:rsidRPr="0017052B">
        <w:t>(načelo popolne odškodnine)</w:t>
      </w:r>
    </w:p>
    <w:p w14:paraId="78160E5A" w14:textId="77777777" w:rsidR="00E7346E" w:rsidRPr="0017052B" w:rsidRDefault="00E7346E">
      <w:pPr>
        <w:pStyle w:val="4odstt"/>
        <w:numPr>
          <w:ilvl w:val="0"/>
          <w:numId w:val="63"/>
        </w:numPr>
      </w:pPr>
      <w:r w:rsidRPr="0017052B">
        <w:t>Če zaradi zamude izvedbe pogodbenih del, nepravilne izpolnitve ali neizpolnitve pogodbenih obveznosti nastaja naročniku dodatna škoda, je naročnik upravičen do povrnitve nastale škode s strani izvajalca.</w:t>
      </w:r>
    </w:p>
    <w:p w14:paraId="01318950" w14:textId="77777777" w:rsidR="00E7346E" w:rsidRPr="0017052B" w:rsidRDefault="00E7346E">
      <w:pPr>
        <w:pStyle w:val="4odstt"/>
        <w:numPr>
          <w:ilvl w:val="0"/>
          <w:numId w:val="63"/>
        </w:numPr>
      </w:pPr>
      <w:r w:rsidRPr="0017052B">
        <w:t>Povračilo tako nastale škode bo naročnik uveljavljal po splošnih načelih odškodninske odgovornosti, neodvisno od uveljavljanja pogodbene kazni.</w:t>
      </w:r>
    </w:p>
    <w:p w14:paraId="646D63DA"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IZROČITEV, SPREJEM IN KONČNI OBRAČUN</w:t>
      </w:r>
    </w:p>
    <w:p w14:paraId="539C9F53" w14:textId="77777777" w:rsidR="00E7346E" w:rsidRPr="0017052B" w:rsidRDefault="00E7346E" w:rsidP="00E7346E">
      <w:pPr>
        <w:pStyle w:val="5lt"/>
      </w:pPr>
      <w:r w:rsidRPr="0017052B">
        <w:t>člen</w:t>
      </w:r>
    </w:p>
    <w:p w14:paraId="3A99257E" w14:textId="77777777" w:rsidR="00E7346E" w:rsidRPr="0017052B" w:rsidRDefault="00E7346E" w:rsidP="00E7346E">
      <w:pPr>
        <w:pStyle w:val="6len"/>
      </w:pPr>
      <w:r w:rsidRPr="0017052B">
        <w:t>(sprejem in izročitev del)</w:t>
      </w:r>
    </w:p>
    <w:p w14:paraId="204033A8" w14:textId="77777777" w:rsidR="00E7346E" w:rsidRPr="0017052B" w:rsidRDefault="00E7346E">
      <w:pPr>
        <w:pStyle w:val="4odstt"/>
        <w:numPr>
          <w:ilvl w:val="0"/>
          <w:numId w:val="65"/>
        </w:numPr>
      </w:pPr>
      <w:r w:rsidRPr="0017052B">
        <w:t>Pogodbeni stranki se s to pogodbo dogovorita in sta sporazumni, da se opravi pregled, izročitev in sprejem vseh pogodbenih del na dan, ki ga določi naročnik. Pregled, izročitev in sprejem pogodbenih del se opravi po pisnem obvestilu izvajalca o končanju vseh del, ob prisotnosti pooblaščene osebe s strani naročnika in predstavnika izvajalca. V primeru, da izvajalec neupravičeno zavlačuje z obvestilom o končanju vseh del, lahko naročnik določi datum pregleda brez izvajalčevega obvestila in izvajalca povabi na pregled, izročitev in sprejem vseh pogodbenih del.</w:t>
      </w:r>
    </w:p>
    <w:p w14:paraId="5A0A888D" w14:textId="77777777" w:rsidR="00E7346E" w:rsidRPr="0017052B" w:rsidRDefault="00E7346E">
      <w:pPr>
        <w:pStyle w:val="4odstt"/>
        <w:numPr>
          <w:ilvl w:val="0"/>
          <w:numId w:val="65"/>
        </w:numPr>
      </w:pPr>
      <w:r w:rsidRPr="0017052B">
        <w:t xml:space="preserve">Naročnik je dolžan prevzeti opravljena dela pod pogojem, da ta ustrezajo pogodbeno dogovorjenim lastnostim in pravilom stroke, da so dela kvalitetno izvršena, nepoškodovana in v očiščenem stanju in da je odstranjen ves odpadli material z gradbišča, kakor tudi pod pogojem, da izvajalec naročniku izroči vso dokumentacijo, kot garancijske liste, navodila za uporabo in vzdrževanje vgrajene opreme in naprav, certifikate, ateste, potrdila o opravljenih meritvah in drugo potrebno dokumentacijo za pridobitev uporabnega dovoljenja. </w:t>
      </w:r>
    </w:p>
    <w:p w14:paraId="61255EDD" w14:textId="77777777" w:rsidR="00E7346E" w:rsidRPr="0017052B" w:rsidRDefault="00E7346E">
      <w:pPr>
        <w:pStyle w:val="4odstt"/>
        <w:numPr>
          <w:ilvl w:val="0"/>
          <w:numId w:val="65"/>
        </w:numPr>
      </w:pPr>
      <w:r w:rsidRPr="0017052B">
        <w:t>V primeru ugotovitve stvarnih očitnih napak mora naročnik nemudoma pozvati izvajalca, da napake odpravi. Izvajalec se zaveže vse pomanjkljivosti, ki se ugotovijo pri pregledu odpraviti v roku 8 (osem) dni po pozivu, oziroma v daljšem roku, če ga pogodbene stranke sporazumno dogovorita v pisni obliki. Če izvajalec v postavljenem dodatnem roku ne odpravi grajanih napak, oziroma je očitno, da jih ne bo odpravil, sme naročnik angažirati drugega izvajalca, ki ta dela izvede na izvajalčev račun. Naročnik si sme pri tem obračunati tudi manipulativne stroške v višini 2 % od skupne vrednosti izvedenih del, ki jih je izvedel drugi izvajalec.</w:t>
      </w:r>
    </w:p>
    <w:p w14:paraId="71B535B9" w14:textId="77777777" w:rsidR="00E7346E" w:rsidRPr="0017052B" w:rsidRDefault="00E7346E">
      <w:pPr>
        <w:pStyle w:val="4odstt"/>
        <w:numPr>
          <w:ilvl w:val="0"/>
          <w:numId w:val="65"/>
        </w:numPr>
      </w:pPr>
      <w:r w:rsidRPr="0017052B">
        <w:t xml:space="preserve">V primeru, da izvajalec naročniku ne izroči v drugem odstavku tega člena navedene dokumentacije, naročnik ni dolžan sprejeti pogodbeno dogovorjenih del, ampak se sprejem izvede šele po odpravi vseh stvarnih napak in izročitvi celotne dokumentacije. </w:t>
      </w:r>
    </w:p>
    <w:p w14:paraId="4FDAFA8F" w14:textId="77777777" w:rsidR="00E7346E" w:rsidRPr="0017052B" w:rsidRDefault="00E7346E">
      <w:pPr>
        <w:pStyle w:val="4odstt"/>
        <w:numPr>
          <w:ilvl w:val="0"/>
          <w:numId w:val="65"/>
        </w:numPr>
      </w:pPr>
      <w:r w:rsidRPr="0017052B">
        <w:t>Zapisnik o sprejemu in izročitvi se podpiše, ko so vsa dela prevzeta, vse napake in pomanjkljivosti odpravljene in ko je predana vsa dokumentacija za pridobitev uporabnega dovoljenja.</w:t>
      </w:r>
    </w:p>
    <w:p w14:paraId="1ECB1FA3" w14:textId="77777777" w:rsidR="00E7346E" w:rsidRPr="0017052B" w:rsidRDefault="00E7346E">
      <w:pPr>
        <w:pStyle w:val="4odstt"/>
        <w:numPr>
          <w:ilvl w:val="0"/>
          <w:numId w:val="65"/>
        </w:numPr>
      </w:pPr>
      <w:r w:rsidRPr="0017052B">
        <w:t>Če se izvajalec ne udeleži skupnega pregleda, izročitve in sprejema del, na dan kot ga določi naročnik, lahko naročnik sam opravi pregled izvedenih del in izvajalcu posreduje pisno obvestilo z zapisnikom, če so pogodbena dela opravljena brez napak ali pa pisno obvestilo, da sprejem ni bil uspešno opravljen zaradi napak na pogodbenih delih s pozivom izvajalcu, da ugotovljene zapisane napake odpravi v točno določenem roku ter, da se po odpravi napak pregled, izročitev in sprejem pogodbenih del ponovno izvrši.</w:t>
      </w:r>
    </w:p>
    <w:p w14:paraId="718961F7" w14:textId="77777777" w:rsidR="00E7346E" w:rsidRPr="0017052B" w:rsidRDefault="00E7346E">
      <w:pPr>
        <w:pStyle w:val="4odstt"/>
        <w:numPr>
          <w:ilvl w:val="0"/>
          <w:numId w:val="65"/>
        </w:numPr>
      </w:pPr>
      <w:r w:rsidRPr="0017052B">
        <w:t>Odgovornost za riziko preide od izvajalca k naročniku po uspešno opravljenem sprejemu in izročitvi, razen jamstva za odpravo napak v garancijskih rokih.</w:t>
      </w:r>
    </w:p>
    <w:p w14:paraId="3E8031F3" w14:textId="77777777" w:rsidR="00E7346E" w:rsidRPr="0017052B" w:rsidRDefault="00E7346E">
      <w:pPr>
        <w:pStyle w:val="4odstt"/>
        <w:numPr>
          <w:ilvl w:val="0"/>
          <w:numId w:val="65"/>
        </w:numPr>
      </w:pPr>
      <w:r w:rsidRPr="0017052B">
        <w:t xml:space="preserve">V primeru, da izvajalec neupravičeno odkloni udeležbo na pregledu ali da odkloni podpis zapisnika o sprejemu in izročitvi ali se ne odzove na poziv naročnika, se lahko pregled opravi brez izvajalca. Naročnik v tem primeru </w:t>
      </w:r>
      <w:r w:rsidRPr="0017052B">
        <w:lastRenderedPageBreak/>
        <w:t>sam pripravi in podpiše zapisnik o sprejemu in izročitvi. V takšnem primeru naročnik ne sme trpeti nikakršnih negativnih posledic zaradi nesodelovanja izvajalca.</w:t>
      </w:r>
    </w:p>
    <w:p w14:paraId="5708FC6F" w14:textId="77777777" w:rsidR="00E7346E" w:rsidRPr="0017052B" w:rsidRDefault="00E7346E">
      <w:pPr>
        <w:pStyle w:val="4odstt"/>
        <w:numPr>
          <w:ilvl w:val="0"/>
          <w:numId w:val="65"/>
        </w:numPr>
      </w:pPr>
      <w:r w:rsidRPr="0017052B">
        <w:t>Po uspešno izvedenem sprejemu in izročitvi ter predložitvi finančnega zavarovanja za odpravo napak v garancijskem roku so izpolnjeni pogoji za izdelavo končnega obračuna.</w:t>
      </w:r>
    </w:p>
    <w:p w14:paraId="0EC92144" w14:textId="77777777" w:rsidR="00E7346E" w:rsidRPr="0017052B" w:rsidRDefault="00E7346E" w:rsidP="00E7346E">
      <w:pPr>
        <w:pStyle w:val="5lt"/>
      </w:pPr>
      <w:r w:rsidRPr="0017052B">
        <w:t>člen</w:t>
      </w:r>
    </w:p>
    <w:p w14:paraId="550DF99B" w14:textId="77777777" w:rsidR="00E7346E" w:rsidRPr="0017052B" w:rsidRDefault="00E7346E" w:rsidP="00E7346E">
      <w:pPr>
        <w:pStyle w:val="6len"/>
      </w:pPr>
      <w:r w:rsidRPr="0017052B">
        <w:t>(končni obračun)</w:t>
      </w:r>
    </w:p>
    <w:p w14:paraId="142D893A" w14:textId="77777777" w:rsidR="00E7346E" w:rsidRPr="0017052B" w:rsidRDefault="00E7346E">
      <w:pPr>
        <w:pStyle w:val="4odstt"/>
        <w:numPr>
          <w:ilvl w:val="0"/>
          <w:numId w:val="66"/>
        </w:numPr>
      </w:pPr>
      <w:r w:rsidRPr="0017052B">
        <w:t>Pogodbeni stranki sta sporazumni, da takoj po podpisu zapisnika o sprejemu in izročitvi del ter po predložitvi finančnega zavarovanja za odpravo napak v garancijskem roku začneta z izdelavo končnega obračuna, ki ga izdelata v najkrajšem možnem roku, najkasneje pa v 60 (šestdesetih) dneh po sprejemu in izročitvi del.</w:t>
      </w:r>
    </w:p>
    <w:p w14:paraId="31F62859" w14:textId="77777777" w:rsidR="00E7346E" w:rsidRPr="0017052B" w:rsidRDefault="00E7346E">
      <w:pPr>
        <w:pStyle w:val="4odstt"/>
        <w:numPr>
          <w:ilvl w:val="0"/>
          <w:numId w:val="66"/>
        </w:numPr>
      </w:pPr>
      <w:r w:rsidRPr="0017052B">
        <w:t>Končni obračun vsebuje zlasti:</w:t>
      </w:r>
    </w:p>
    <w:p w14:paraId="4B76B39A" w14:textId="77777777" w:rsidR="00E7346E" w:rsidRPr="0017052B" w:rsidRDefault="00E7346E">
      <w:pPr>
        <w:pStyle w:val="4odstt"/>
        <w:numPr>
          <w:ilvl w:val="1"/>
          <w:numId w:val="35"/>
        </w:numPr>
      </w:pPr>
      <w:r w:rsidRPr="0017052B">
        <w:t>vrednost pogodbenih del in morebitnih dodatnih del, nepredvidenih del, nujnih nepredvidenih del in del za pospešitev del;</w:t>
      </w:r>
    </w:p>
    <w:p w14:paraId="23D4E98C" w14:textId="77777777" w:rsidR="00E7346E" w:rsidRPr="0017052B" w:rsidRDefault="00E7346E">
      <w:pPr>
        <w:pStyle w:val="4odstt"/>
        <w:numPr>
          <w:ilvl w:val="1"/>
          <w:numId w:val="35"/>
        </w:numPr>
      </w:pPr>
      <w:r w:rsidRPr="0017052B">
        <w:t>znesek, izplačan po začasnih situacijah;</w:t>
      </w:r>
    </w:p>
    <w:p w14:paraId="3A106817" w14:textId="77777777" w:rsidR="00E7346E" w:rsidRPr="0017052B" w:rsidRDefault="00E7346E">
      <w:pPr>
        <w:pStyle w:val="4odstt"/>
        <w:numPr>
          <w:ilvl w:val="1"/>
          <w:numId w:val="35"/>
        </w:numPr>
      </w:pPr>
      <w:r w:rsidRPr="0017052B">
        <w:t>končni znesek, ki ga mora izvajalec prejeti ali vrniti po nespornem delu obračuna;</w:t>
      </w:r>
    </w:p>
    <w:p w14:paraId="22761818" w14:textId="77777777" w:rsidR="00E7346E" w:rsidRPr="0017052B" w:rsidRDefault="00E7346E">
      <w:pPr>
        <w:pStyle w:val="4odstt"/>
        <w:numPr>
          <w:ilvl w:val="1"/>
          <w:numId w:val="35"/>
        </w:numPr>
      </w:pPr>
      <w:r w:rsidRPr="0017052B">
        <w:t>višino zamudnih obresti, ki jih mora naročnik plačati izvajalcu zaradi zamud pri plačilu katerekoli situacije;</w:t>
      </w:r>
    </w:p>
    <w:p w14:paraId="27870D1D" w14:textId="77777777" w:rsidR="00E7346E" w:rsidRPr="0017052B" w:rsidRDefault="00E7346E">
      <w:pPr>
        <w:pStyle w:val="4odstt"/>
        <w:numPr>
          <w:ilvl w:val="1"/>
          <w:numId w:val="35"/>
        </w:numPr>
      </w:pPr>
      <w:r w:rsidRPr="0017052B">
        <w:t>morebitni znesek iz naslova manj vrednosti izvedenih del;</w:t>
      </w:r>
    </w:p>
    <w:p w14:paraId="030ED473" w14:textId="77777777" w:rsidR="00E7346E" w:rsidRPr="0017052B" w:rsidRDefault="00E7346E">
      <w:pPr>
        <w:pStyle w:val="4odstt"/>
        <w:numPr>
          <w:ilvl w:val="1"/>
          <w:numId w:val="35"/>
        </w:numPr>
      </w:pPr>
      <w:r w:rsidRPr="0017052B">
        <w:t>natančen popis in vrednost izvzetih del;</w:t>
      </w:r>
    </w:p>
    <w:p w14:paraId="6AF8FB1E" w14:textId="77777777" w:rsidR="00E7346E" w:rsidRPr="0017052B" w:rsidRDefault="00E7346E">
      <w:pPr>
        <w:pStyle w:val="4odstt"/>
        <w:numPr>
          <w:ilvl w:val="1"/>
          <w:numId w:val="35"/>
        </w:numPr>
      </w:pPr>
      <w:r w:rsidRPr="0017052B">
        <w:t>morebitno obračunane manipulativne stroške po tej pogodbi;</w:t>
      </w:r>
    </w:p>
    <w:p w14:paraId="6CC6A8B5" w14:textId="77777777" w:rsidR="00E7346E" w:rsidRPr="0017052B" w:rsidRDefault="00E7346E">
      <w:pPr>
        <w:pStyle w:val="4odstt"/>
        <w:numPr>
          <w:ilvl w:val="1"/>
          <w:numId w:val="35"/>
        </w:numPr>
      </w:pPr>
      <w:r w:rsidRPr="0017052B">
        <w:t>podatek, ali so pogodbena dela izvedena v pogodbenem roku in če niso, za koliko je bil rok prekoračen;</w:t>
      </w:r>
    </w:p>
    <w:p w14:paraId="1C430D6F" w14:textId="77777777" w:rsidR="00E7346E" w:rsidRPr="0017052B" w:rsidRDefault="00E7346E">
      <w:pPr>
        <w:pStyle w:val="4odstt"/>
        <w:numPr>
          <w:ilvl w:val="1"/>
          <w:numId w:val="35"/>
        </w:numPr>
      </w:pPr>
      <w:r w:rsidRPr="0017052B">
        <w:t>skupna višina pogodbenih kazni iz 30. člena te pogodbe in morebitno povzročene škode;</w:t>
      </w:r>
    </w:p>
    <w:p w14:paraId="53672188" w14:textId="77777777" w:rsidR="00E7346E" w:rsidRPr="0017052B" w:rsidRDefault="00E7346E">
      <w:pPr>
        <w:pStyle w:val="4odstt"/>
        <w:numPr>
          <w:ilvl w:val="1"/>
          <w:numId w:val="35"/>
        </w:numPr>
      </w:pPr>
      <w:r w:rsidRPr="0017052B">
        <w:t>podatek o drugih dejstvih, o katerih ni bilo doseženo soglasje.</w:t>
      </w:r>
    </w:p>
    <w:p w14:paraId="367E3FD0" w14:textId="77777777" w:rsidR="00E7346E" w:rsidRPr="0017052B" w:rsidRDefault="00E7346E" w:rsidP="00E7346E">
      <w:pPr>
        <w:pStyle w:val="4odstt"/>
      </w:pPr>
      <w:r w:rsidRPr="0017052B">
        <w:t xml:space="preserve">S končnim obračunom se uredijo odprta razmerja med pogodbenima strankama in določi izvršitev njihovih medsebojnih pravic in obveznosti iz pogodbe. </w:t>
      </w:r>
    </w:p>
    <w:p w14:paraId="2462ED80" w14:textId="77777777" w:rsidR="00E7346E" w:rsidRPr="0017052B" w:rsidRDefault="00E7346E" w:rsidP="00E7346E">
      <w:pPr>
        <w:pStyle w:val="4odstt"/>
      </w:pPr>
      <w:r w:rsidRPr="0017052B">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023E004D" w14:textId="77777777" w:rsidR="00E7346E" w:rsidRPr="0017052B" w:rsidRDefault="00E7346E" w:rsidP="00E7346E">
      <w:pPr>
        <w:pStyle w:val="4odstt"/>
      </w:pPr>
      <w:r w:rsidRPr="0017052B">
        <w:t>Če izvajalec brez utemeljenega razloga ne sodeluje pri izdelavi končnega obračuna, ga sme v njegovi odsotnosti izdelati naročnik ter ga nato nemudoma s priporočeno pošto poslati izvajalcu.</w:t>
      </w:r>
    </w:p>
    <w:p w14:paraId="1F9E3150" w14:textId="77777777" w:rsidR="00E7346E" w:rsidRPr="0017052B" w:rsidRDefault="00E7346E" w:rsidP="00E7346E">
      <w:pPr>
        <w:pStyle w:val="4odstt"/>
      </w:pPr>
      <w:r w:rsidRPr="0017052B">
        <w:t>Končni obračun podpišeta zakonita zastopnika pogodbenih strank ali od njiju pisno pooblaščeni osebi. V primeru iz petega odstavka se končni obračun šteje za podpisanega 8. dan po vročitvi izvajalcu.</w:t>
      </w:r>
    </w:p>
    <w:p w14:paraId="12D68B68" w14:textId="77777777" w:rsidR="00E7346E" w:rsidRPr="0017052B" w:rsidRDefault="00E7346E" w:rsidP="00E7346E">
      <w:pPr>
        <w:pStyle w:val="4odstt"/>
      </w:pPr>
      <w:r w:rsidRPr="0017052B">
        <w:t>Podpisan končni obračun je pogoj za izstavitev končne situacije.</w:t>
      </w:r>
    </w:p>
    <w:p w14:paraId="4BAEC7E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JAMČEVANJE ZA NAPAKE</w:t>
      </w:r>
    </w:p>
    <w:p w14:paraId="0B36FE4C" w14:textId="77777777" w:rsidR="00E7346E" w:rsidRPr="0017052B" w:rsidRDefault="00E7346E" w:rsidP="00E7346E">
      <w:pPr>
        <w:pStyle w:val="5lt"/>
      </w:pPr>
      <w:r w:rsidRPr="0017052B">
        <w:t>člen</w:t>
      </w:r>
    </w:p>
    <w:p w14:paraId="57C6713D" w14:textId="77777777" w:rsidR="00E7346E" w:rsidRPr="0017052B" w:rsidRDefault="00E7346E" w:rsidP="00E7346E">
      <w:pPr>
        <w:pStyle w:val="6len"/>
      </w:pPr>
      <w:r w:rsidRPr="0017052B">
        <w:t>(odgovornost izvajalca za skrite napake)</w:t>
      </w:r>
    </w:p>
    <w:p w14:paraId="72F323DF" w14:textId="77777777" w:rsidR="00E7346E" w:rsidRPr="0017052B" w:rsidRDefault="00E7346E">
      <w:pPr>
        <w:pStyle w:val="4odstt"/>
        <w:numPr>
          <w:ilvl w:val="0"/>
          <w:numId w:val="67"/>
        </w:numPr>
      </w:pPr>
      <w:r w:rsidRPr="0017052B">
        <w:t>Če se v roku 5 (petih) let od podpisa zapisnika o sprejemu in izročitvi, pojavijo stvarne napake, ki jih naročnik ob običajnem pregledu ni mogel odkriti (skrite napake) in naročnik izvajalca o napaki pisno obvesti, ima naročnik pravico od izvajalca zahtevati odpravo napake v pisno dogovorjenem roku. Če izvajalec napake ne odpravi v dogovorjeno postavljenem roku, lahko naročnik odpravi napako sam oziroma po drugem izvajalcu in sicer na račun izvajalca, pri čemer mora ravnati kot dober gospodarstvenik. Poleg odprave napake ima naročnik od izvajalca pravico zahtevati povračilo škode, ki mu je zaradi napake nastala.</w:t>
      </w:r>
    </w:p>
    <w:p w14:paraId="74B425BC" w14:textId="77777777" w:rsidR="00E7346E" w:rsidRPr="0017052B" w:rsidRDefault="00E7346E">
      <w:pPr>
        <w:pStyle w:val="4odstt"/>
        <w:numPr>
          <w:ilvl w:val="0"/>
          <w:numId w:val="67"/>
        </w:numPr>
      </w:pPr>
      <w:r w:rsidRPr="0017052B">
        <w:t>Ne glede na prejšnji odstavek veljajo za vgrajene dele in naprave jamčevalni roki proizvajalcev iz garancijskih listov, ki jih je izvajalec izročil naročniku, vključno z navodili za uporabo (v slovenskem jeziku).</w:t>
      </w:r>
    </w:p>
    <w:p w14:paraId="3E1883B9" w14:textId="77777777" w:rsidR="00E7346E" w:rsidRPr="0017052B" w:rsidRDefault="00E7346E">
      <w:pPr>
        <w:pStyle w:val="4odstt"/>
        <w:numPr>
          <w:ilvl w:val="0"/>
          <w:numId w:val="67"/>
        </w:numPr>
      </w:pPr>
      <w:r w:rsidRPr="0017052B">
        <w:t xml:space="preserve">V garancijskem roku je izvajalec dolžan brezplačno odpraviti vse napake in pomanjkljivosti. </w:t>
      </w:r>
    </w:p>
    <w:p w14:paraId="4D8235BC" w14:textId="77777777" w:rsidR="00E7346E" w:rsidRPr="0017052B" w:rsidRDefault="00E7346E">
      <w:pPr>
        <w:pStyle w:val="4odstt"/>
        <w:numPr>
          <w:ilvl w:val="0"/>
          <w:numId w:val="67"/>
        </w:numPr>
      </w:pPr>
      <w:r w:rsidRPr="0017052B">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7544BDC" w14:textId="77777777" w:rsidR="00E7346E" w:rsidRPr="0017052B" w:rsidRDefault="00E7346E" w:rsidP="00E7346E">
      <w:pPr>
        <w:pStyle w:val="5lt"/>
      </w:pPr>
      <w:r w:rsidRPr="0017052B">
        <w:t>člen</w:t>
      </w:r>
    </w:p>
    <w:p w14:paraId="17EEF33E" w14:textId="77777777" w:rsidR="00E7346E" w:rsidRPr="0017052B" w:rsidRDefault="00E7346E" w:rsidP="00E7346E">
      <w:pPr>
        <w:pStyle w:val="6len"/>
      </w:pPr>
      <w:r w:rsidRPr="0017052B">
        <w:t>(izguba pravice do jamčevalnih zahtevkov)</w:t>
      </w:r>
    </w:p>
    <w:p w14:paraId="44F64D77" w14:textId="77777777" w:rsidR="00E7346E" w:rsidRPr="0017052B" w:rsidRDefault="00E7346E" w:rsidP="00E7346E">
      <w:pPr>
        <w:rPr>
          <w:rFonts w:ascii="Arial" w:hAnsi="Arial" w:cs="Arial"/>
          <w:sz w:val="20"/>
          <w:szCs w:val="20"/>
        </w:rPr>
      </w:pPr>
      <w:r w:rsidRPr="0017052B">
        <w:rPr>
          <w:rFonts w:ascii="Arial" w:hAnsi="Arial" w:cs="Arial"/>
          <w:sz w:val="20"/>
          <w:szCs w:val="20"/>
        </w:rPr>
        <w:t>Naročnik kljub grajanju napak izgubi pravico do uveljavitve jamčevalnih zahtevkov, v primeru, da:</w:t>
      </w:r>
    </w:p>
    <w:p w14:paraId="3806B40F" w14:textId="77777777" w:rsidR="00E7346E" w:rsidRPr="0017052B" w:rsidRDefault="00E7346E" w:rsidP="00E7346E">
      <w:pPr>
        <w:pStyle w:val="alineje"/>
      </w:pPr>
      <w:r w:rsidRPr="0017052B">
        <w:lastRenderedPageBreak/>
        <w:t>je naročnik izvedel sam ali preko tretje osebe predelave in popravke na izvedenih delih;</w:t>
      </w:r>
    </w:p>
    <w:p w14:paraId="74367784" w14:textId="77777777" w:rsidR="00E7346E" w:rsidRPr="0017052B" w:rsidRDefault="00E7346E" w:rsidP="00E7346E">
      <w:pPr>
        <w:pStyle w:val="alineje"/>
      </w:pPr>
      <w:r w:rsidRPr="0017052B">
        <w:t>je prišlo do napak zaradi nestrokovnega ravnanja, uporabe ali vzdrževanja v nasprotju z navodili, ki jih je izvajalec predal naročniku pred pričetkom uporabe;</w:t>
      </w:r>
    </w:p>
    <w:p w14:paraId="6893FB83" w14:textId="77777777" w:rsidR="00E7346E" w:rsidRPr="0017052B" w:rsidRDefault="00E7346E" w:rsidP="00E7346E">
      <w:pPr>
        <w:pStyle w:val="alineje"/>
      </w:pPr>
      <w:r w:rsidRPr="0017052B">
        <w:t>gre za mehanske poškodbe, katere je povzročil naročnik ali tretja oseba ali so posledica višje sile.</w:t>
      </w:r>
    </w:p>
    <w:p w14:paraId="1024B479" w14:textId="77777777" w:rsidR="00E7346E" w:rsidRPr="0017052B" w:rsidRDefault="00E7346E" w:rsidP="00E7346E">
      <w:pPr>
        <w:pStyle w:val="5lt"/>
      </w:pPr>
      <w:r w:rsidRPr="0017052B">
        <w:t>člen</w:t>
      </w:r>
    </w:p>
    <w:p w14:paraId="6B2C3E4D" w14:textId="77777777" w:rsidR="00E7346E" w:rsidRPr="0017052B" w:rsidRDefault="00E7346E" w:rsidP="00E7346E">
      <w:pPr>
        <w:pStyle w:val="6len"/>
      </w:pPr>
      <w:r w:rsidRPr="0017052B">
        <w:t>(odgovornost za solidnost gradnje)</w:t>
      </w:r>
    </w:p>
    <w:p w14:paraId="1B5F0098" w14:textId="77777777" w:rsidR="00E7346E" w:rsidRPr="0017052B" w:rsidRDefault="00E7346E" w:rsidP="00E7346E">
      <w:pPr>
        <w:rPr>
          <w:rFonts w:ascii="Arial" w:hAnsi="Arial" w:cs="Arial"/>
          <w:sz w:val="20"/>
          <w:szCs w:val="20"/>
        </w:rPr>
      </w:pPr>
      <w:r w:rsidRPr="0017052B">
        <w:rPr>
          <w:rFonts w:ascii="Arial" w:hAnsi="Arial" w:cs="Arial"/>
          <w:sz w:val="20"/>
          <w:szCs w:val="20"/>
        </w:rPr>
        <w:t>Izvajalec odgovarja naročniku oziroma poznejšemu pridobitelju gradbe, če se v roku desetih (10) let od podpisa zapisnika o sprejemu in izročitvi del, pojavijo stvarne napake, ki zadevajo solidnost gradbe in naročnik oziroma poznejši pridobitelj gradbe, izvajalca o napaki obvesti v roku šestih (6) mesecev od dneva, ko je bila napaka odkrita.</w:t>
      </w:r>
    </w:p>
    <w:p w14:paraId="26A67AFF"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ZAVAROVANJA</w:t>
      </w:r>
    </w:p>
    <w:p w14:paraId="5BC94FD1" w14:textId="77777777" w:rsidR="00E7346E" w:rsidRPr="0017052B" w:rsidRDefault="00E7346E" w:rsidP="00E7346E">
      <w:pPr>
        <w:pStyle w:val="5lt"/>
      </w:pPr>
      <w:r w:rsidRPr="0017052B">
        <w:t>člen</w:t>
      </w:r>
    </w:p>
    <w:p w14:paraId="5507F431" w14:textId="77777777" w:rsidR="00E7346E" w:rsidRPr="0017052B" w:rsidRDefault="00E7346E" w:rsidP="00E7346E">
      <w:pPr>
        <w:pStyle w:val="6len"/>
      </w:pPr>
      <w:r w:rsidRPr="0017052B">
        <w:t>(zavarovanje odgovornosti za škodo)</w:t>
      </w:r>
    </w:p>
    <w:p w14:paraId="2D2FF1E4" w14:textId="77777777" w:rsidR="00E7346E" w:rsidRPr="0017052B" w:rsidRDefault="00E7346E">
      <w:pPr>
        <w:pStyle w:val="4odstt"/>
        <w:numPr>
          <w:ilvl w:val="0"/>
          <w:numId w:val="68"/>
        </w:numPr>
      </w:pPr>
      <w:r w:rsidRPr="0017052B">
        <w:t>Izvajalec jamči naročniku, da ima pri zavarovalnici sklenjeno veljavno zavarovanje odgovornosti za škodo v zvezi z opravljanjem dejavnosti gradbeništva, skladno s 16. členom Gradbenega zakona (Uradni list RS, št. 199/21, 105/22 – ZZNŠPP in 133/23, v nadaljevanju: GZ-1).</w:t>
      </w:r>
    </w:p>
    <w:p w14:paraId="235F757F" w14:textId="77777777" w:rsidR="00E7346E" w:rsidRPr="0017052B" w:rsidRDefault="00E7346E">
      <w:pPr>
        <w:pStyle w:val="4odstt"/>
        <w:numPr>
          <w:ilvl w:val="0"/>
          <w:numId w:val="68"/>
        </w:numPr>
      </w:pPr>
      <w:r w:rsidRPr="0017052B">
        <w:t>Zavarovanje odgovornosti za škodo iz prejšnjega odstavka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w:t>
      </w:r>
    </w:p>
    <w:p w14:paraId="202B4F6C" w14:textId="77777777" w:rsidR="00E7346E" w:rsidRPr="0017052B" w:rsidRDefault="00E7346E">
      <w:pPr>
        <w:pStyle w:val="4odstt"/>
        <w:numPr>
          <w:ilvl w:val="0"/>
          <w:numId w:val="68"/>
        </w:numPr>
      </w:pPr>
      <w:r w:rsidRPr="0017052B">
        <w:t>Če ima izvajalec v tujini zavarovano odgovornost za škodo, mora zavarovanje kriti škodo iz prejšnjega odstavka, povzročeno v Republiki Sloveniji, pri čemer višina letne zavarovalne vsote ne sme biti nižja od 50.000 EUR.</w:t>
      </w:r>
    </w:p>
    <w:p w14:paraId="3892A43F" w14:textId="77777777" w:rsidR="00E7346E" w:rsidRPr="0017052B" w:rsidRDefault="00E7346E">
      <w:pPr>
        <w:pStyle w:val="4odstt"/>
        <w:numPr>
          <w:ilvl w:val="0"/>
          <w:numId w:val="68"/>
        </w:numPr>
      </w:pPr>
      <w:r w:rsidRPr="0017052B">
        <w:t xml:space="preserve">Izvajalec se zaveže kopijo zavarovalne police predložiti naročniku najkasneje do podpisa te pogodbe. Izvajalec mora zagotavljati veljavnost zavarovalne police najmanj do podpisa končnega obračuna.  </w:t>
      </w:r>
    </w:p>
    <w:p w14:paraId="6CB3DFB3" w14:textId="77777777" w:rsidR="00E7346E" w:rsidRPr="0017052B" w:rsidRDefault="00E7346E" w:rsidP="00E7346E">
      <w:pPr>
        <w:pStyle w:val="5lt"/>
      </w:pPr>
      <w:r w:rsidRPr="0017052B">
        <w:t>člen</w:t>
      </w:r>
    </w:p>
    <w:p w14:paraId="4B99B58F" w14:textId="77777777" w:rsidR="00E7346E" w:rsidRPr="0017052B" w:rsidRDefault="00E7346E" w:rsidP="00E7346E">
      <w:pPr>
        <w:pStyle w:val="6len"/>
      </w:pPr>
      <w:r w:rsidRPr="0017052B">
        <w:t>(gradbeno zavarovanje)</w:t>
      </w:r>
    </w:p>
    <w:p w14:paraId="62D71F91" w14:textId="77777777" w:rsidR="00E7346E" w:rsidRPr="0017052B" w:rsidRDefault="00E7346E">
      <w:pPr>
        <w:pStyle w:val="4odstt"/>
        <w:numPr>
          <w:ilvl w:val="0"/>
          <w:numId w:val="89"/>
        </w:numPr>
      </w:pPr>
      <w:r w:rsidRPr="0017052B">
        <w:t>Izvajalec je dolžan imeti v času veljavnosti te pogodbe in najmanj do podpisa zapisnika o sprejemu in izročitvi sklenjeno gradbeno zavarovanje.</w:t>
      </w:r>
    </w:p>
    <w:p w14:paraId="71E2D7BD" w14:textId="77777777" w:rsidR="00E7346E" w:rsidRPr="0017052B" w:rsidRDefault="00E7346E" w:rsidP="00E7346E">
      <w:pPr>
        <w:pStyle w:val="4odstt"/>
      </w:pPr>
      <w:r w:rsidRPr="0017052B">
        <w:t>Višina gradbenega zavarovanja mora pokriti najmanj 50 % pogodbene vrednosti.</w:t>
      </w:r>
    </w:p>
    <w:p w14:paraId="267B543D" w14:textId="77777777" w:rsidR="00E7346E" w:rsidRPr="0017052B" w:rsidRDefault="00E7346E" w:rsidP="00E7346E">
      <w:pPr>
        <w:pStyle w:val="4odstt"/>
      </w:pPr>
      <w:r w:rsidRPr="0017052B">
        <w:t>Predmet gradbenega zavarovanja morajo biti naslednje stvari:</w:t>
      </w:r>
    </w:p>
    <w:p w14:paraId="645B7542" w14:textId="77777777" w:rsidR="00E7346E" w:rsidRPr="0017052B" w:rsidRDefault="00E7346E">
      <w:pPr>
        <w:pStyle w:val="4odstt"/>
        <w:numPr>
          <w:ilvl w:val="1"/>
          <w:numId w:val="35"/>
        </w:numPr>
      </w:pPr>
      <w:r w:rsidRPr="0017052B">
        <w:t>celotni objekt v gradnji, ves gradbeni in instalacijski material, elektro in strojna oprema ter elementi zunanje ureditve, ki so že vgrajeni ali namenjeni za vgraditev in so zajeti v ponudbi;</w:t>
      </w:r>
    </w:p>
    <w:p w14:paraId="23AE61A9" w14:textId="77777777" w:rsidR="00E7346E" w:rsidRPr="0017052B" w:rsidRDefault="00E7346E">
      <w:pPr>
        <w:pStyle w:val="4odstt"/>
        <w:numPr>
          <w:ilvl w:val="1"/>
          <w:numId w:val="35"/>
        </w:numPr>
      </w:pPr>
      <w:r w:rsidRPr="0017052B">
        <w:t>sosednji obstoječi objekti.</w:t>
      </w:r>
    </w:p>
    <w:p w14:paraId="73E54D75" w14:textId="77777777" w:rsidR="00E7346E" w:rsidRPr="0017052B" w:rsidRDefault="00E7346E" w:rsidP="00E7346E">
      <w:pPr>
        <w:pStyle w:val="4odstt"/>
      </w:pPr>
      <w:r w:rsidRPr="0017052B">
        <w:t>Gradbeno zavarovanje mora kriti uničenje ali poškodbo zavarovanih stvari zaradi naslednjih nevarnosti:</w:t>
      </w:r>
    </w:p>
    <w:p w14:paraId="3ED98321" w14:textId="77777777" w:rsidR="00E7346E" w:rsidRPr="0017052B" w:rsidRDefault="00E7346E">
      <w:pPr>
        <w:pStyle w:val="4odstt"/>
        <w:numPr>
          <w:ilvl w:val="1"/>
          <w:numId w:val="35"/>
        </w:numPr>
      </w:pPr>
      <w:r w:rsidRPr="0017052B">
        <w:t>temeljne in nekatere druge nevarnosti (požar, strela, eksplozija, vihar, dež, toča, mraz, izliv vode, teža snega in ledu, odtrganje ali zrušenje zemljišča, potres, plaz,  zemeljski usad),</w:t>
      </w:r>
    </w:p>
    <w:p w14:paraId="39886C1E" w14:textId="77777777" w:rsidR="00E7346E" w:rsidRPr="0017052B" w:rsidRDefault="00E7346E">
      <w:pPr>
        <w:pStyle w:val="4odstt"/>
        <w:numPr>
          <w:ilvl w:val="1"/>
          <w:numId w:val="35"/>
        </w:numPr>
      </w:pPr>
      <w:r w:rsidRPr="0017052B">
        <w:t>gradbene nezgode,</w:t>
      </w:r>
    </w:p>
    <w:p w14:paraId="41A8A0A7" w14:textId="77777777" w:rsidR="00E7346E" w:rsidRPr="0017052B" w:rsidRDefault="00E7346E">
      <w:pPr>
        <w:pStyle w:val="4odstt"/>
        <w:numPr>
          <w:ilvl w:val="1"/>
          <w:numId w:val="35"/>
        </w:numPr>
      </w:pPr>
      <w:r w:rsidRPr="0017052B">
        <w:t>škode zaradi udarca vozila oziroma delovnega stroja,</w:t>
      </w:r>
    </w:p>
    <w:p w14:paraId="7D27F3C4" w14:textId="77777777" w:rsidR="00E7346E" w:rsidRPr="0017052B" w:rsidRDefault="00E7346E">
      <w:pPr>
        <w:pStyle w:val="4odstt"/>
        <w:numPr>
          <w:ilvl w:val="1"/>
          <w:numId w:val="35"/>
        </w:numPr>
      </w:pPr>
      <w:r w:rsidRPr="0017052B">
        <w:t>škode zaradi objestnih dejanj tretjih oseb in</w:t>
      </w:r>
    </w:p>
    <w:p w14:paraId="00BFA2E3" w14:textId="77777777" w:rsidR="00E7346E" w:rsidRPr="0017052B" w:rsidRDefault="00E7346E">
      <w:pPr>
        <w:pStyle w:val="4odstt"/>
        <w:numPr>
          <w:ilvl w:val="1"/>
          <w:numId w:val="35"/>
        </w:numPr>
      </w:pPr>
      <w:r w:rsidRPr="0017052B">
        <w:t xml:space="preserve">škode zaradi </w:t>
      </w:r>
      <w:proofErr w:type="spellStart"/>
      <w:r w:rsidRPr="0017052B">
        <w:t>vlomske</w:t>
      </w:r>
      <w:proofErr w:type="spellEnd"/>
      <w:r w:rsidRPr="0017052B">
        <w:t xml:space="preserve"> tatvine in ropa.</w:t>
      </w:r>
    </w:p>
    <w:p w14:paraId="52D89B88" w14:textId="77777777" w:rsidR="00E7346E" w:rsidRPr="0017052B" w:rsidRDefault="00E7346E" w:rsidP="00E7346E">
      <w:pPr>
        <w:pStyle w:val="4odstt"/>
      </w:pPr>
      <w:r w:rsidRPr="0017052B">
        <w:t>Izvajalec je dolžan naročniku na njegovo zahtevo predložiti vsa potrdila o plačilu zavarovalne premije.</w:t>
      </w:r>
    </w:p>
    <w:p w14:paraId="5AD38BAB" w14:textId="77777777" w:rsidR="00E7346E" w:rsidRPr="0017052B" w:rsidRDefault="00E7346E" w:rsidP="00E7346E">
      <w:pPr>
        <w:pStyle w:val="5lt"/>
      </w:pPr>
      <w:r w:rsidRPr="0017052B">
        <w:t>člen</w:t>
      </w:r>
    </w:p>
    <w:p w14:paraId="00A20D92" w14:textId="77777777" w:rsidR="00E7346E" w:rsidRPr="0017052B" w:rsidRDefault="00E7346E" w:rsidP="00E7346E">
      <w:pPr>
        <w:pStyle w:val="6len"/>
      </w:pPr>
      <w:r w:rsidRPr="0017052B">
        <w:t>(povračilo škode)</w:t>
      </w:r>
    </w:p>
    <w:p w14:paraId="63EF4379" w14:textId="77777777" w:rsidR="00E7346E" w:rsidRPr="0017052B" w:rsidRDefault="00E7346E">
      <w:pPr>
        <w:pStyle w:val="4odstt"/>
        <w:numPr>
          <w:ilvl w:val="0"/>
          <w:numId w:val="69"/>
        </w:numPr>
      </w:pPr>
      <w:r w:rsidRPr="0017052B">
        <w:t>Izvajalec odgovarja za vso premoženjsko škodo, ki bi nastala zaradi izvajanja pogodbenih del na objektih, delih, materialu, napravah in orodjih.</w:t>
      </w:r>
    </w:p>
    <w:p w14:paraId="6CFC63F4" w14:textId="77777777" w:rsidR="00E7346E" w:rsidRPr="0017052B" w:rsidRDefault="00E7346E">
      <w:pPr>
        <w:pStyle w:val="4odstt"/>
        <w:numPr>
          <w:ilvl w:val="0"/>
          <w:numId w:val="69"/>
        </w:numPr>
      </w:pPr>
      <w:r w:rsidRPr="0017052B">
        <w:t xml:space="preserve">Izvajalec prav tako odgovarja za vso premoženjsko in nepremoženjsko škodo povzročeno svojim delavcem, osebju naročnika ali katerim koli tretjim osebam, če je škoda povzročena oziroma je v vzročni zvezi z izvajanjem pogodbenih del. </w:t>
      </w:r>
    </w:p>
    <w:p w14:paraId="29937BA2" w14:textId="77777777" w:rsidR="00E7346E" w:rsidRPr="0017052B" w:rsidRDefault="00E7346E">
      <w:pPr>
        <w:pStyle w:val="4odstt"/>
        <w:numPr>
          <w:ilvl w:val="0"/>
          <w:numId w:val="69"/>
        </w:numPr>
      </w:pPr>
      <w:r w:rsidRPr="0017052B">
        <w:t>Povračilo škode lahko naročnik uveljavljala po splošnih pravilih odškodninske odgovornosti.</w:t>
      </w:r>
    </w:p>
    <w:p w14:paraId="19FAB039" w14:textId="77777777" w:rsidR="00E7346E" w:rsidRPr="0017052B" w:rsidRDefault="00E7346E">
      <w:pPr>
        <w:pStyle w:val="4odstt"/>
        <w:numPr>
          <w:ilvl w:val="0"/>
          <w:numId w:val="69"/>
        </w:numPr>
      </w:pPr>
      <w:r w:rsidRPr="0017052B">
        <w:lastRenderedPageBreak/>
        <w:t xml:space="preserve">Izvajalec je dolžan o obstoju ali nastopu kakršnihkoli dejstev, ki bi lahko bila podlaga zahtevkom iz tega člena, obveščati naročnika, pri čemer sta stranki soglasni, da obvestilo oziroma seznanitev naročnika ne ustvarja nobenih pravnih posledic. </w:t>
      </w:r>
    </w:p>
    <w:p w14:paraId="4147414A" w14:textId="77777777" w:rsidR="00E7346E" w:rsidRPr="0017052B" w:rsidRDefault="00E7346E">
      <w:pPr>
        <w:pStyle w:val="4odstt"/>
        <w:numPr>
          <w:ilvl w:val="0"/>
          <w:numId w:val="69"/>
        </w:numPr>
      </w:pPr>
      <w:r w:rsidRPr="0017052B">
        <w:t>V kolikor izvajalec na poziv naročnika ne bo saniral povzročene škode, bo naročnik izvajalcu unovčil zavarovanje za dobro izvedbo pogodbenih obveznosti oziroma zavarovanje za odpravo napak v garancijskem roku, v kolikor bi se napake oziroma poškodbe pokazale v garancijskem roku.</w:t>
      </w:r>
    </w:p>
    <w:p w14:paraId="65A091C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FINANČNA ZAVAROVANJA</w:t>
      </w:r>
    </w:p>
    <w:p w14:paraId="5C04FCE5" w14:textId="77777777" w:rsidR="00E7346E" w:rsidRPr="0017052B" w:rsidRDefault="00E7346E" w:rsidP="00E7346E">
      <w:pPr>
        <w:pStyle w:val="5lt"/>
      </w:pPr>
      <w:r w:rsidRPr="0017052B">
        <w:t>člen</w:t>
      </w:r>
    </w:p>
    <w:p w14:paraId="4666BE39" w14:textId="77777777" w:rsidR="00E7346E" w:rsidRPr="0017052B" w:rsidRDefault="00E7346E" w:rsidP="00E7346E">
      <w:pPr>
        <w:pStyle w:val="6len"/>
      </w:pPr>
      <w:r w:rsidRPr="0017052B">
        <w:t>(zavarovanje za dobro izvedbo pogodbenih obveznosti)</w:t>
      </w:r>
    </w:p>
    <w:p w14:paraId="6E9C7329" w14:textId="77777777" w:rsidR="00E7346E" w:rsidRPr="0017052B" w:rsidRDefault="00E7346E">
      <w:pPr>
        <w:pStyle w:val="4odstt"/>
        <w:numPr>
          <w:ilvl w:val="0"/>
          <w:numId w:val="70"/>
        </w:numPr>
      </w:pPr>
      <w:r w:rsidRPr="0017052B">
        <w:t>Izvajalec je dolžan naročniku najkasneje v roku 15 dni po podpisu pogodbe predložiti originalno finančno zavarovanje za dobro izvedbo pogodbenih obveznosti, v višini 10 % pogodbene vrednosti z DDV</w:t>
      </w:r>
      <w:bookmarkStart w:id="2" w:name="_Hlk172644138"/>
      <w:r w:rsidRPr="0017052B">
        <w:t>, izdelano po vzorcu iz dokumentacije v zvezi z oddajo javnega naročila</w:t>
      </w:r>
      <w:bookmarkEnd w:id="2"/>
      <w:r w:rsidRPr="0017052B">
        <w:t xml:space="preserve">, veljavno še 60 dni po roku za dokončanje del. </w:t>
      </w:r>
    </w:p>
    <w:p w14:paraId="02FADFAA" w14:textId="77777777" w:rsidR="00E7346E" w:rsidRPr="0017052B" w:rsidRDefault="00E7346E">
      <w:pPr>
        <w:pStyle w:val="4odstt"/>
        <w:numPr>
          <w:ilvl w:val="0"/>
          <w:numId w:val="70"/>
        </w:numPr>
      </w:pPr>
      <w:r w:rsidRPr="0017052B">
        <w:t>Finančno zavarovanje lahko naročnik unovči pod naslednjimi pogoji:</w:t>
      </w:r>
    </w:p>
    <w:p w14:paraId="6D63224B" w14:textId="77777777" w:rsidR="00E7346E" w:rsidRPr="0017052B" w:rsidRDefault="00E7346E">
      <w:pPr>
        <w:pStyle w:val="4odstt"/>
        <w:numPr>
          <w:ilvl w:val="1"/>
          <w:numId w:val="70"/>
        </w:numPr>
      </w:pPr>
      <w:r w:rsidRPr="0017052B">
        <w:t>če izvajalec svojih obveznosti do naročnika ne izpolni skladno s pogodbo, v dogovorjeni kvaliteti, obsegu ali rokih ter v skladu z dokumentacijo v zvezi z oddajo javnega naročila;</w:t>
      </w:r>
    </w:p>
    <w:p w14:paraId="0F279787" w14:textId="77777777" w:rsidR="00E7346E" w:rsidRPr="0017052B" w:rsidRDefault="00E7346E">
      <w:pPr>
        <w:pStyle w:val="4odstt"/>
        <w:numPr>
          <w:ilvl w:val="1"/>
          <w:numId w:val="70"/>
        </w:numPr>
      </w:pPr>
      <w:r w:rsidRPr="0017052B">
        <w:t>če izvajalec krši določila pogodbe in tudi po opozorilu naročnika s kršitvami ne preneha;</w:t>
      </w:r>
    </w:p>
    <w:p w14:paraId="7CECDF65" w14:textId="77777777" w:rsidR="00E7346E" w:rsidRPr="0017052B" w:rsidRDefault="00E7346E">
      <w:pPr>
        <w:pStyle w:val="4odstt"/>
        <w:numPr>
          <w:ilvl w:val="1"/>
          <w:numId w:val="70"/>
        </w:numPr>
      </w:pPr>
      <w:r w:rsidRPr="0017052B">
        <w:t>če izvajalec po svoji krivdi odstopi od pogodbe;</w:t>
      </w:r>
    </w:p>
    <w:p w14:paraId="26431F3A" w14:textId="77777777" w:rsidR="00E7346E" w:rsidRPr="0017052B" w:rsidRDefault="00E7346E">
      <w:pPr>
        <w:pStyle w:val="4odstt"/>
        <w:numPr>
          <w:ilvl w:val="1"/>
          <w:numId w:val="70"/>
        </w:numPr>
      </w:pPr>
      <w:r w:rsidRPr="0017052B">
        <w:t>če naročnik po krivdi izvajalca odstopi od pogodbe;</w:t>
      </w:r>
    </w:p>
    <w:p w14:paraId="7811BF85" w14:textId="77777777" w:rsidR="00E7346E" w:rsidRPr="0017052B" w:rsidRDefault="00E7346E">
      <w:pPr>
        <w:pStyle w:val="4odstt"/>
        <w:numPr>
          <w:ilvl w:val="1"/>
          <w:numId w:val="70"/>
        </w:numPr>
      </w:pPr>
      <w:r w:rsidRPr="0017052B">
        <w:t>če naročnik tekom izvajanja pogodbe ugotovi, da dela dejansko izvaja subjekt, ki ni izvajalec, priglašeni podizvajalec ali partner v skupini ponudnikov,</w:t>
      </w:r>
    </w:p>
    <w:p w14:paraId="5BED4E25" w14:textId="77777777" w:rsidR="00E7346E" w:rsidRPr="0017052B" w:rsidRDefault="00E7346E">
      <w:pPr>
        <w:pStyle w:val="4odstt"/>
        <w:numPr>
          <w:ilvl w:val="1"/>
          <w:numId w:val="70"/>
        </w:numPr>
      </w:pPr>
      <w:r w:rsidRPr="0017052B">
        <w:t>če izvajalec naročniku povzroči škodo, ki je ne povrne v postavljenem roku od poziva naročnika,</w:t>
      </w:r>
    </w:p>
    <w:p w14:paraId="39DBD2F5" w14:textId="77777777" w:rsidR="00E7346E" w:rsidRPr="0017052B" w:rsidRDefault="00E7346E">
      <w:pPr>
        <w:pStyle w:val="4odstt"/>
        <w:numPr>
          <w:ilvl w:val="1"/>
          <w:numId w:val="70"/>
        </w:numPr>
      </w:pPr>
      <w:r w:rsidRPr="0017052B">
        <w:t>če izvajalec naročniku poda zavajajoče ali lažne informacije, podatke, dokumente,</w:t>
      </w:r>
    </w:p>
    <w:p w14:paraId="4138E1F6" w14:textId="77777777" w:rsidR="00E7346E" w:rsidRPr="0017052B" w:rsidRDefault="00E7346E">
      <w:pPr>
        <w:pStyle w:val="4odstt"/>
        <w:numPr>
          <w:ilvl w:val="1"/>
          <w:numId w:val="70"/>
        </w:numPr>
      </w:pPr>
      <w:r w:rsidRPr="0017052B">
        <w:t>če izvajalec v roku, ki ga določi naročnik, ne odpravi morebitnih pomanjkljivosti,</w:t>
      </w:r>
    </w:p>
    <w:p w14:paraId="3E4175DB" w14:textId="77777777" w:rsidR="00E7346E" w:rsidRPr="0017052B" w:rsidRDefault="00E7346E">
      <w:pPr>
        <w:pStyle w:val="4odstt"/>
        <w:numPr>
          <w:ilvl w:val="1"/>
          <w:numId w:val="70"/>
        </w:numPr>
      </w:pPr>
      <w:r w:rsidRPr="0017052B">
        <w:t xml:space="preserve">če se v času trajanja pogodbe kažejo oz. ponavljajo napake na izvedenih delih, </w:t>
      </w:r>
    </w:p>
    <w:p w14:paraId="70532414" w14:textId="77777777" w:rsidR="00E7346E" w:rsidRPr="0017052B" w:rsidRDefault="00E7346E">
      <w:pPr>
        <w:pStyle w:val="4odstt"/>
        <w:numPr>
          <w:ilvl w:val="1"/>
          <w:numId w:val="70"/>
        </w:numPr>
      </w:pPr>
      <w:r w:rsidRPr="0017052B">
        <w:t>če izvajalec krši veljavno zakonodajo,</w:t>
      </w:r>
    </w:p>
    <w:p w14:paraId="409C0515" w14:textId="77777777" w:rsidR="00E7346E" w:rsidRPr="0017052B" w:rsidRDefault="00E7346E">
      <w:pPr>
        <w:pStyle w:val="4odstt"/>
        <w:numPr>
          <w:ilvl w:val="1"/>
          <w:numId w:val="70"/>
        </w:numPr>
      </w:pPr>
      <w:r w:rsidRPr="0017052B">
        <w:t>če izvajalec ne zavaruje svoje odgovornosti za opravljanje dejavnosti gradbeništva ali ne predloži finančnega zavarovanja za odpravo napak v garancijskem roku,</w:t>
      </w:r>
    </w:p>
    <w:p w14:paraId="3C7BCD2C" w14:textId="77777777" w:rsidR="00E7346E" w:rsidRPr="0017052B" w:rsidRDefault="00E7346E">
      <w:pPr>
        <w:pStyle w:val="4odstt"/>
        <w:numPr>
          <w:ilvl w:val="1"/>
          <w:numId w:val="70"/>
        </w:numPr>
      </w:pPr>
      <w:r w:rsidRPr="0017052B">
        <w:t>v drugih primerih, ki jih določa ta pogodba.</w:t>
      </w:r>
    </w:p>
    <w:p w14:paraId="747AE2F4" w14:textId="77777777" w:rsidR="00E7346E" w:rsidRPr="0017052B" w:rsidRDefault="00E7346E">
      <w:pPr>
        <w:pStyle w:val="4odstt"/>
        <w:numPr>
          <w:ilvl w:val="0"/>
          <w:numId w:val="70"/>
        </w:numPr>
      </w:pPr>
      <w:bookmarkStart w:id="3" w:name="_Hlk172644228"/>
      <w:r w:rsidRPr="0017052B">
        <w:t>Izvajalec se zavezuje vsako vnovčeno zavarovanje nadomestiti z novim, v enaki višini in z enakim trajanjem, kot je bilo izdano prvotno zavarovanje.</w:t>
      </w:r>
    </w:p>
    <w:p w14:paraId="29619FE8" w14:textId="77777777" w:rsidR="00E7346E" w:rsidRPr="0017052B" w:rsidRDefault="00E7346E">
      <w:pPr>
        <w:pStyle w:val="4odstt"/>
        <w:numPr>
          <w:ilvl w:val="0"/>
          <w:numId w:val="70"/>
        </w:numPr>
      </w:pPr>
      <w:r w:rsidRPr="0017052B">
        <w:t>V kolikor pride do podaljšanja pogodbenega roka, mora izvajalec za ustrezno obdobje podaljšati finančno zavarovanje za dobro izvedbo pogodbenih obveznosti, in sicer v roku petnajstih (15) dni po odobritvi podaljšanja roka s strani naročnika. Stroške za podaljšanje finančnih zavarovanj nosi izvajalec, razen če je vzrok za podaljšanje krivda naročnika.</w:t>
      </w:r>
    </w:p>
    <w:p w14:paraId="21404519" w14:textId="77777777" w:rsidR="00E7346E" w:rsidRPr="0017052B" w:rsidRDefault="00E7346E">
      <w:pPr>
        <w:pStyle w:val="4odstt"/>
        <w:numPr>
          <w:ilvl w:val="0"/>
          <w:numId w:val="70"/>
        </w:numPr>
      </w:pPr>
      <w:r w:rsidRPr="0017052B">
        <w:t>Če iz kakršnegakoli razloga zavarovanje za dobro izvedbo pogodbenih obveznosti preneha veljati pred potrditvijo končnega obračuna in pred predložitvijo zavarovanja za odpravo napak v garancijskem roku, ima naročnik pravico zadržati plačila v višini 10 % pogodbene vrednosti z DDV za čas do preložitve ustreznega zavarovanja.</w:t>
      </w:r>
    </w:p>
    <w:p w14:paraId="39A7A44D" w14:textId="77777777" w:rsidR="00E7346E" w:rsidRPr="0017052B" w:rsidRDefault="00E7346E">
      <w:pPr>
        <w:pStyle w:val="4odstt"/>
        <w:numPr>
          <w:ilvl w:val="0"/>
          <w:numId w:val="70"/>
        </w:numPr>
      </w:pPr>
      <w:r w:rsidRPr="0017052B">
        <w:t>Unovčenje finančnega zavarovanja za dobro izvedbo pogodbenih obveznosti ne odvezuje izvajalca od njegove obveznosti, povrniti naročniku škodo v višini zneska razlike med višino dejanske škode, ki jo je naročnik zaradi neizpolnjevanja obveznosti pogodbe utrpel in zneskom unovčenega finančnega zavarovanja.</w:t>
      </w:r>
    </w:p>
    <w:bookmarkEnd w:id="3"/>
    <w:p w14:paraId="6F56FE1A" w14:textId="77777777" w:rsidR="00E7346E" w:rsidRPr="0017052B" w:rsidRDefault="00E7346E" w:rsidP="00E7346E">
      <w:pPr>
        <w:pStyle w:val="5lt"/>
      </w:pPr>
      <w:r w:rsidRPr="0017052B">
        <w:t>člen</w:t>
      </w:r>
    </w:p>
    <w:p w14:paraId="775F2D5E" w14:textId="77777777" w:rsidR="00E7346E" w:rsidRPr="0017052B" w:rsidRDefault="00E7346E" w:rsidP="00E7346E">
      <w:pPr>
        <w:pStyle w:val="6len"/>
      </w:pPr>
      <w:r w:rsidRPr="0017052B">
        <w:t>(zavarovanje za odpravo napak v garancijskem roku)</w:t>
      </w:r>
    </w:p>
    <w:p w14:paraId="195C6E28" w14:textId="77777777" w:rsidR="00E7346E" w:rsidRPr="0017052B" w:rsidRDefault="00E7346E">
      <w:pPr>
        <w:pStyle w:val="4odstt"/>
        <w:numPr>
          <w:ilvl w:val="0"/>
          <w:numId w:val="71"/>
        </w:numPr>
      </w:pPr>
      <w:r w:rsidRPr="0017052B">
        <w:t xml:space="preserve">Ob podpisu zapisnika o sprejemu in izročitvi, naročnik in izvajalec dogovorita rok, v katerem mora izvajalec naročniku kot jamstvo za odpravo napak v garancijskem roku predložiti originalno finančno zavarovanje, v višini 5 % pogodbene vrednosti z DDV, izdelano po vzorcu iz dokumentacije v zvezi z oddajo javnega naročila, veljavno še 30 dni po poteku zadnjega garancijskega roka iz 35. člena te pogodbe. </w:t>
      </w:r>
    </w:p>
    <w:p w14:paraId="09FAA384" w14:textId="77777777" w:rsidR="00E7346E" w:rsidRPr="0017052B" w:rsidRDefault="00E7346E">
      <w:pPr>
        <w:pStyle w:val="4odstt"/>
        <w:numPr>
          <w:ilvl w:val="0"/>
          <w:numId w:val="71"/>
        </w:numPr>
      </w:pPr>
      <w:r w:rsidRPr="0017052B">
        <w:t>V primeru, da pride pri odpravi napak do zamenjave ključnega dela objekta ali opreme, začnejo garancijski roki za novo izvedena dela oz. opremo teči znova. V tem primeru mora izvajalec ustrezno podaljšati zavarovanje za odpravo napak v garancijskem roku.</w:t>
      </w:r>
    </w:p>
    <w:p w14:paraId="6F5FAE28" w14:textId="77777777" w:rsidR="00E7346E" w:rsidRPr="0017052B" w:rsidRDefault="00E7346E">
      <w:pPr>
        <w:pStyle w:val="4odstt"/>
        <w:numPr>
          <w:ilvl w:val="0"/>
          <w:numId w:val="71"/>
        </w:numPr>
      </w:pPr>
      <w:r w:rsidRPr="0017052B">
        <w:t>Izvajalec se zavezuje vsako vnovčeno zavarovanje nadomestiti z novim, v enaki višini in z enakim trajanjem, kot je bilo izdano prvotno zavarovanje.</w:t>
      </w:r>
    </w:p>
    <w:p w14:paraId="44A91F01" w14:textId="77777777" w:rsidR="00E7346E" w:rsidRPr="0017052B" w:rsidRDefault="00E7346E">
      <w:pPr>
        <w:pStyle w:val="4odstt"/>
        <w:numPr>
          <w:ilvl w:val="0"/>
          <w:numId w:val="71"/>
        </w:numPr>
      </w:pPr>
      <w:r w:rsidRPr="0017052B">
        <w:lastRenderedPageBreak/>
        <w:t>Unovčenje finančnega zavarovanja za odpravo napak v garancijskem roku ne odvezuje izvajalca od njegove obveznosti, povrniti naročniku škodo v višini zneska razlike med višino dejanske škode, ki jo je naročnik zaradi neizpolnjevanja obveznosti pogodbe utrpel in zneskom unovčenega finančnega zavarovanja.</w:t>
      </w:r>
    </w:p>
    <w:p w14:paraId="2717478D"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ZAUSTAVITEV DEL</w:t>
      </w:r>
    </w:p>
    <w:p w14:paraId="4320AC10" w14:textId="77777777" w:rsidR="00E7346E" w:rsidRPr="0017052B" w:rsidRDefault="00E7346E" w:rsidP="00E7346E">
      <w:pPr>
        <w:pStyle w:val="5lt"/>
      </w:pPr>
      <w:r w:rsidRPr="0017052B">
        <w:t>člen</w:t>
      </w:r>
    </w:p>
    <w:p w14:paraId="5775B25C" w14:textId="77777777" w:rsidR="00E7346E" w:rsidRPr="0017052B" w:rsidRDefault="00E7346E" w:rsidP="00E7346E">
      <w:pPr>
        <w:pStyle w:val="6len"/>
      </w:pPr>
      <w:r w:rsidRPr="0017052B">
        <w:t>(zaustavitev del po navodilu naročnika)</w:t>
      </w:r>
    </w:p>
    <w:p w14:paraId="59485760" w14:textId="77777777" w:rsidR="00E7346E" w:rsidRPr="0017052B" w:rsidRDefault="00E7346E">
      <w:pPr>
        <w:pStyle w:val="4odstt"/>
        <w:numPr>
          <w:ilvl w:val="0"/>
          <w:numId w:val="72"/>
        </w:numPr>
      </w:pPr>
      <w:r w:rsidRPr="0017052B">
        <w:t>Naročnik lahko kadarkoli naroči izvajalcu, da ustavi napredovanje nekega dela ali vseh del. V takšnem primeru mora izvajalec zaščititi, shraniti ali zavarovati pogodbena dela proti kvarjenju, izgubi ali škodi.</w:t>
      </w:r>
    </w:p>
    <w:p w14:paraId="474CE38D" w14:textId="77777777" w:rsidR="00E7346E" w:rsidRPr="0017052B" w:rsidRDefault="00E7346E">
      <w:pPr>
        <w:pStyle w:val="4odstt"/>
        <w:numPr>
          <w:ilvl w:val="0"/>
          <w:numId w:val="72"/>
        </w:numPr>
      </w:pPr>
      <w:r w:rsidRPr="0017052B">
        <w:t>Izvajalec je v primeru ustavitve del po krivdi naročnika upravičen do ustreznega podaljšanja pogodbenega roka.</w:t>
      </w:r>
    </w:p>
    <w:p w14:paraId="6BC284B7" w14:textId="77777777" w:rsidR="00E7346E" w:rsidRPr="0017052B" w:rsidRDefault="00E7346E" w:rsidP="00E7346E">
      <w:pPr>
        <w:pStyle w:val="5lt"/>
      </w:pPr>
      <w:r w:rsidRPr="0017052B">
        <w:t>člen</w:t>
      </w:r>
    </w:p>
    <w:p w14:paraId="206A6149" w14:textId="77777777" w:rsidR="00E7346E" w:rsidRPr="0017052B" w:rsidRDefault="00E7346E" w:rsidP="00E7346E">
      <w:pPr>
        <w:pStyle w:val="6len"/>
      </w:pPr>
      <w:r w:rsidRPr="0017052B">
        <w:t>(zaustavitev del s strani izvajalca)</w:t>
      </w:r>
    </w:p>
    <w:p w14:paraId="2C22EA4A" w14:textId="77777777" w:rsidR="00E7346E" w:rsidRPr="0017052B" w:rsidRDefault="00E7346E">
      <w:pPr>
        <w:pStyle w:val="4odstt"/>
        <w:numPr>
          <w:ilvl w:val="0"/>
          <w:numId w:val="73"/>
        </w:numPr>
      </w:pPr>
      <w:r w:rsidRPr="0017052B">
        <w:t xml:space="preserve">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w:t>
      </w:r>
    </w:p>
    <w:p w14:paraId="5282D845" w14:textId="77777777" w:rsidR="00E7346E" w:rsidRPr="0017052B" w:rsidRDefault="00E7346E">
      <w:pPr>
        <w:pStyle w:val="4odstt"/>
        <w:numPr>
          <w:ilvl w:val="0"/>
          <w:numId w:val="73"/>
        </w:numPr>
      </w:pPr>
      <w:r w:rsidRPr="0017052B">
        <w:t xml:space="preserve">V primeru iz prejšnjega odstavka mora izvajalec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w:t>
      </w:r>
    </w:p>
    <w:p w14:paraId="00AFC289"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VIŠJA SILA</w:t>
      </w:r>
    </w:p>
    <w:p w14:paraId="71C6B1B9" w14:textId="77777777" w:rsidR="00E7346E" w:rsidRPr="0017052B" w:rsidRDefault="00E7346E" w:rsidP="00E7346E">
      <w:pPr>
        <w:pStyle w:val="5lt"/>
      </w:pPr>
      <w:r w:rsidRPr="0017052B">
        <w:t>člen</w:t>
      </w:r>
    </w:p>
    <w:p w14:paraId="6E9CE9A3" w14:textId="77777777" w:rsidR="00E7346E" w:rsidRPr="0017052B" w:rsidRDefault="00E7346E" w:rsidP="00E7346E">
      <w:pPr>
        <w:pStyle w:val="6len"/>
      </w:pPr>
      <w:r w:rsidRPr="0017052B">
        <w:t>(višja sila)</w:t>
      </w:r>
    </w:p>
    <w:p w14:paraId="14BBF918" w14:textId="77777777" w:rsidR="00E7346E" w:rsidRPr="0017052B" w:rsidRDefault="00E7346E">
      <w:pPr>
        <w:pStyle w:val="4odstt"/>
        <w:numPr>
          <w:ilvl w:val="0"/>
          <w:numId w:val="74"/>
        </w:numPr>
      </w:pPr>
      <w:r w:rsidRPr="0017052B">
        <w:t xml:space="preserve">Pod višjo silo se razumejo vsi nepredvideni in nepričakovani dogodki, ki nastopijo neodvisno od volje strank in ki jih stranki nista mogli predvideti ob sklepanju pogodbe ter kakorkoli vplivajo na izvedbo pogodbenih obveznosti. </w:t>
      </w:r>
    </w:p>
    <w:p w14:paraId="0A4FD055" w14:textId="77777777" w:rsidR="00E7346E" w:rsidRPr="0017052B" w:rsidRDefault="00E7346E">
      <w:pPr>
        <w:pStyle w:val="4odstt"/>
        <w:numPr>
          <w:ilvl w:val="0"/>
          <w:numId w:val="74"/>
        </w:numPr>
      </w:pPr>
      <w:r w:rsidRPr="0017052B">
        <w:t xml:space="preserve">Izvajalec je naročnika dolžan pisno obvestiti o nastanku višje sile v dveh (2) delovnih dneh po nastanku. </w:t>
      </w:r>
    </w:p>
    <w:p w14:paraId="32F812B7" w14:textId="77777777" w:rsidR="00E7346E" w:rsidRPr="0017052B" w:rsidRDefault="00E7346E">
      <w:pPr>
        <w:pStyle w:val="4odstt"/>
        <w:numPr>
          <w:ilvl w:val="0"/>
          <w:numId w:val="74"/>
        </w:numPr>
      </w:pPr>
      <w:r w:rsidRPr="0017052B">
        <w:t>Nobena od strank ni odgovorna za neizpolnitev katerekoli izmed svojih obveznosti iz razlogov, ki so posledica višje sile.</w:t>
      </w:r>
    </w:p>
    <w:p w14:paraId="71F2B50B"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ODSTOP OD POGODBE</w:t>
      </w:r>
    </w:p>
    <w:p w14:paraId="07185A8A" w14:textId="77777777" w:rsidR="00E7346E" w:rsidRPr="0017052B" w:rsidRDefault="00E7346E" w:rsidP="00E7346E">
      <w:pPr>
        <w:pStyle w:val="5lt"/>
      </w:pPr>
      <w:r w:rsidRPr="0017052B">
        <w:t>člen</w:t>
      </w:r>
    </w:p>
    <w:p w14:paraId="4C561734" w14:textId="77777777" w:rsidR="00E7346E" w:rsidRPr="0017052B" w:rsidRDefault="00E7346E" w:rsidP="00E7346E">
      <w:pPr>
        <w:pStyle w:val="6len"/>
      </w:pPr>
      <w:r w:rsidRPr="0017052B">
        <w:t>(prepoved prenosa ali delnega odstopa pogodbe)</w:t>
      </w:r>
    </w:p>
    <w:p w14:paraId="1DC51323" w14:textId="77777777" w:rsidR="00E7346E" w:rsidRPr="0017052B" w:rsidRDefault="00E7346E" w:rsidP="00E7346E">
      <w:pPr>
        <w:rPr>
          <w:rFonts w:ascii="Arial" w:hAnsi="Arial" w:cs="Arial"/>
          <w:sz w:val="20"/>
          <w:szCs w:val="20"/>
        </w:rPr>
      </w:pPr>
      <w:r w:rsidRPr="0017052B">
        <w:rPr>
          <w:rFonts w:ascii="Arial" w:hAnsi="Arial" w:cs="Arial"/>
          <w:sz w:val="20"/>
          <w:szCs w:val="20"/>
        </w:rPr>
        <w:t>Nobena stranka ne sme odstopiti celotne pogodbe ali dela pogodbe tretji osebi, ki ni pogodbena stranka, brez predhodnega pisnega soglasja druge pogodbene stranke, razen morebitnih pravic do zneskov, ki so že zapadli ali bodo zapadli v okviru te pogodbe.</w:t>
      </w:r>
    </w:p>
    <w:p w14:paraId="2C7BF91D" w14:textId="77777777" w:rsidR="00E7346E" w:rsidRPr="0017052B" w:rsidRDefault="00E7346E" w:rsidP="00E7346E">
      <w:pPr>
        <w:pStyle w:val="5lt"/>
      </w:pPr>
      <w:r w:rsidRPr="0017052B">
        <w:t>člen</w:t>
      </w:r>
    </w:p>
    <w:p w14:paraId="2B108762" w14:textId="77777777" w:rsidR="00E7346E" w:rsidRPr="0017052B" w:rsidRDefault="00E7346E" w:rsidP="00E7346E">
      <w:pPr>
        <w:pStyle w:val="6len"/>
      </w:pPr>
      <w:r w:rsidRPr="0017052B">
        <w:t>(pravica do odstopa)</w:t>
      </w:r>
    </w:p>
    <w:p w14:paraId="342676C5" w14:textId="77777777" w:rsidR="00E7346E" w:rsidRPr="0017052B" w:rsidRDefault="00E7346E">
      <w:pPr>
        <w:pStyle w:val="4odstt"/>
        <w:numPr>
          <w:ilvl w:val="0"/>
          <w:numId w:val="75"/>
        </w:numPr>
      </w:pPr>
      <w:r w:rsidRPr="0017052B">
        <w:t xml:space="preserve">Katerakoli od pogodbenih strank lahko zaradi hujših kršitev pogodbenih obveznosti s strani druge pogodbene stranke, če kršitve ne prenehajo po pisnem opominu, v katerem je naveden primeren rok za odpravo kršitev, odstopi od te pogodbe. </w:t>
      </w:r>
    </w:p>
    <w:p w14:paraId="42A737F0" w14:textId="77777777" w:rsidR="00E7346E" w:rsidRPr="0017052B" w:rsidRDefault="00E7346E">
      <w:pPr>
        <w:pStyle w:val="4odstt"/>
        <w:numPr>
          <w:ilvl w:val="0"/>
          <w:numId w:val="75"/>
        </w:numPr>
      </w:pPr>
      <w:r w:rsidRPr="0017052B">
        <w:t xml:space="preserve">Naročnik lahko odstopi od pogodbe: </w:t>
      </w:r>
    </w:p>
    <w:p w14:paraId="2419B9E5" w14:textId="77777777" w:rsidR="00E7346E" w:rsidRPr="0017052B" w:rsidRDefault="00E7346E">
      <w:pPr>
        <w:pStyle w:val="4odstt"/>
        <w:numPr>
          <w:ilvl w:val="1"/>
          <w:numId w:val="75"/>
        </w:numPr>
      </w:pPr>
      <w:r w:rsidRPr="0017052B">
        <w:t>če se izvajalec ne odzove na naročnikovo povabilo k uvedbi v delo in ne prične z izvedbo pogodbenih del;</w:t>
      </w:r>
    </w:p>
    <w:p w14:paraId="09FD5984" w14:textId="77777777" w:rsidR="00E7346E" w:rsidRPr="0017052B" w:rsidRDefault="00E7346E">
      <w:pPr>
        <w:pStyle w:val="4odstt"/>
        <w:numPr>
          <w:ilvl w:val="1"/>
          <w:numId w:val="75"/>
        </w:numPr>
      </w:pPr>
      <w:r w:rsidRPr="0017052B">
        <w:t>če je več kot 5 zaporednih dni po svoji krivdi prekinil izvajanje pogodbenih del;</w:t>
      </w:r>
    </w:p>
    <w:p w14:paraId="575FCFD4" w14:textId="77777777" w:rsidR="00E7346E" w:rsidRPr="0017052B" w:rsidRDefault="00E7346E">
      <w:pPr>
        <w:pStyle w:val="4odstt"/>
        <w:numPr>
          <w:ilvl w:val="1"/>
          <w:numId w:val="75"/>
        </w:numPr>
      </w:pPr>
      <w:r w:rsidRPr="0017052B">
        <w:t>če je nad izvajalcem pričet postopek prisilne poravnave, likvidacije ali stečaja, oziroma pride v takšno finančno situacijo, da bi mu bila onemogočena izvedba pogodbenih del;</w:t>
      </w:r>
    </w:p>
    <w:p w14:paraId="11B4DEAC" w14:textId="77777777" w:rsidR="00E7346E" w:rsidRPr="0017052B" w:rsidRDefault="00E7346E">
      <w:pPr>
        <w:pStyle w:val="4odstt"/>
        <w:numPr>
          <w:ilvl w:val="1"/>
          <w:numId w:val="75"/>
        </w:numPr>
      </w:pPr>
      <w:r w:rsidRPr="0017052B">
        <w:t>če se med izvajanjem del jasno izkaže, da bo izvajalec zamudil z izvedbo del za več kot 15 dni;</w:t>
      </w:r>
    </w:p>
    <w:p w14:paraId="62CF1A1D" w14:textId="77777777" w:rsidR="00E7346E" w:rsidRPr="0017052B" w:rsidRDefault="00E7346E">
      <w:pPr>
        <w:pStyle w:val="4odstt"/>
        <w:numPr>
          <w:ilvl w:val="1"/>
          <w:numId w:val="75"/>
        </w:numPr>
      </w:pPr>
      <w:r w:rsidRPr="0017052B">
        <w:lastRenderedPageBreak/>
        <w:t>če izvajalec ne dosega pogodbeno dogovorjene kakovosti in je ne more vzpostaviti niti v naknadno dogovorjenem roku, ki mu ga določi naročnik;</w:t>
      </w:r>
    </w:p>
    <w:p w14:paraId="3E29BC20" w14:textId="77777777" w:rsidR="00E7346E" w:rsidRPr="0017052B" w:rsidRDefault="00E7346E">
      <w:pPr>
        <w:pStyle w:val="4odstt"/>
        <w:numPr>
          <w:ilvl w:val="1"/>
          <w:numId w:val="75"/>
        </w:numPr>
      </w:pPr>
      <w:r w:rsidRPr="0017052B">
        <w:t>če je ugotovil ali se je pri njem pojavil utemeljen sum, da je posamezni izvajalec, njegov podizvajalec ali partner v skupini ponudnikov v postopku javnega naročila predložil neresnično izjavo ali ponarejeno ali spremenjeno listino kot pravo;</w:t>
      </w:r>
    </w:p>
    <w:p w14:paraId="6222FF8C" w14:textId="77777777" w:rsidR="00E7346E" w:rsidRPr="0017052B" w:rsidRDefault="00E7346E">
      <w:pPr>
        <w:pStyle w:val="4odstt"/>
        <w:numPr>
          <w:ilvl w:val="1"/>
          <w:numId w:val="75"/>
        </w:numPr>
      </w:pPr>
      <w:r w:rsidRPr="0017052B">
        <w:t>če se med izvrševanjem dela izkaže, da se izvajalec ne drži pogodbenih pogojev, krši pogodbena določila, in ne dela, kot bi moral in bo izvedeno delo imelo napake, pa kljub naročnikovemu opozorilu  svojega dela ustrezno ne prilagodi v roku, ki mu ga določi naročnik.</w:t>
      </w:r>
    </w:p>
    <w:p w14:paraId="73B29B96" w14:textId="77777777" w:rsidR="00E7346E" w:rsidRPr="0017052B" w:rsidRDefault="00E7346E">
      <w:pPr>
        <w:pStyle w:val="4odstt"/>
        <w:numPr>
          <w:ilvl w:val="0"/>
          <w:numId w:val="75"/>
        </w:numPr>
      </w:pPr>
      <w:r w:rsidRPr="0017052B">
        <w:t>Izvajalec lahko odstopi od pogodbe:</w:t>
      </w:r>
    </w:p>
    <w:p w14:paraId="2607C1C1" w14:textId="77777777" w:rsidR="00E7346E" w:rsidRPr="0017052B" w:rsidRDefault="00E7346E">
      <w:pPr>
        <w:pStyle w:val="4odstt"/>
        <w:numPr>
          <w:ilvl w:val="1"/>
          <w:numId w:val="75"/>
        </w:numPr>
      </w:pPr>
      <w:r w:rsidRPr="0017052B">
        <w:t>če naročnik zamuja z uvedbo v delo za več kot 10 dni od pričetka veljavnosti pogodbe;</w:t>
      </w:r>
    </w:p>
    <w:p w14:paraId="12A0D11F" w14:textId="77777777" w:rsidR="00E7346E" w:rsidRPr="0017052B" w:rsidRDefault="00E7346E">
      <w:pPr>
        <w:pStyle w:val="4odstt"/>
        <w:numPr>
          <w:ilvl w:val="1"/>
          <w:numId w:val="75"/>
        </w:numPr>
      </w:pPr>
      <w:r w:rsidRPr="0017052B">
        <w:t>če naročnik tudi po naknadno postavljenem roku ne posreduje navodil v zvezi z njegovimi vprašanji, ki so bistvena za izvedbo pogodbenih del;</w:t>
      </w:r>
    </w:p>
    <w:p w14:paraId="3E835B18" w14:textId="77777777" w:rsidR="00E7346E" w:rsidRPr="0017052B" w:rsidRDefault="00E7346E">
      <w:pPr>
        <w:pStyle w:val="4odstt"/>
        <w:numPr>
          <w:ilvl w:val="1"/>
          <w:numId w:val="75"/>
        </w:numPr>
      </w:pPr>
      <w:r w:rsidRPr="0017052B">
        <w:t>če naročnik ne zagotovi odprave napak v projektni dokumentaciji;</w:t>
      </w:r>
    </w:p>
    <w:p w14:paraId="504A7079" w14:textId="77777777" w:rsidR="00E7346E" w:rsidRPr="0017052B" w:rsidRDefault="00E7346E">
      <w:pPr>
        <w:pStyle w:val="4odstt"/>
        <w:numPr>
          <w:ilvl w:val="1"/>
          <w:numId w:val="75"/>
        </w:numPr>
      </w:pPr>
      <w:r w:rsidRPr="0017052B">
        <w:t>če izvajalec pride v situacijo, zaradi katere iz objektivnih razlogov z deli ne more nadaljevati;</w:t>
      </w:r>
    </w:p>
    <w:p w14:paraId="52C9BA1B" w14:textId="77777777" w:rsidR="00E7346E" w:rsidRPr="0017052B" w:rsidRDefault="00E7346E">
      <w:pPr>
        <w:pStyle w:val="4odstt"/>
        <w:numPr>
          <w:ilvl w:val="1"/>
          <w:numId w:val="75"/>
        </w:numPr>
      </w:pPr>
      <w:r w:rsidRPr="0017052B">
        <w:t>če naročnik več kot 60 dni neupravičeno zamuja s plačilom katerekoli situacije;</w:t>
      </w:r>
    </w:p>
    <w:p w14:paraId="1FF58A15" w14:textId="77777777" w:rsidR="00E7346E" w:rsidRPr="0017052B" w:rsidRDefault="00E7346E">
      <w:pPr>
        <w:pStyle w:val="4odstt"/>
        <w:numPr>
          <w:ilvl w:val="1"/>
          <w:numId w:val="75"/>
        </w:numPr>
      </w:pPr>
      <w:r w:rsidRPr="0017052B">
        <w:t>v drugih primerih, ki jih določa ta pogodba.</w:t>
      </w:r>
    </w:p>
    <w:p w14:paraId="29BF0D2A" w14:textId="77777777" w:rsidR="00E7346E" w:rsidRPr="0017052B" w:rsidRDefault="00E7346E">
      <w:pPr>
        <w:pStyle w:val="4odstt"/>
        <w:numPr>
          <w:ilvl w:val="0"/>
          <w:numId w:val="75"/>
        </w:numPr>
      </w:pPr>
      <w:r w:rsidRPr="0017052B">
        <w:t xml:space="preserve">Odstop od pogodbe učinkuje z dnem, ko druga pogodbena stranka prejme odstop od pogodbe. </w:t>
      </w:r>
    </w:p>
    <w:p w14:paraId="2168CD51" w14:textId="77777777" w:rsidR="00E7346E" w:rsidRPr="0017052B" w:rsidRDefault="00E7346E" w:rsidP="00E7346E">
      <w:pPr>
        <w:pStyle w:val="5lt"/>
      </w:pPr>
      <w:r w:rsidRPr="0017052B">
        <w:t>člen</w:t>
      </w:r>
    </w:p>
    <w:p w14:paraId="4C9953B9" w14:textId="77777777" w:rsidR="00E7346E" w:rsidRPr="0017052B" w:rsidRDefault="00E7346E" w:rsidP="00E7346E">
      <w:pPr>
        <w:pStyle w:val="6len"/>
      </w:pPr>
      <w:r w:rsidRPr="0017052B">
        <w:t>(posledice odstopa)</w:t>
      </w:r>
    </w:p>
    <w:p w14:paraId="312DBBFF" w14:textId="77777777" w:rsidR="00E7346E" w:rsidRPr="0017052B" w:rsidRDefault="00E7346E">
      <w:pPr>
        <w:pStyle w:val="4odstt"/>
        <w:numPr>
          <w:ilvl w:val="0"/>
          <w:numId w:val="76"/>
        </w:numPr>
      </w:pPr>
      <w:r w:rsidRPr="0017052B">
        <w:t>Ne glede na to, katera od pogodbenih strank odstopa od pogodbe, je izvajalec dolžan izvršena dela zavarovati tako, da jih zaščiti pred propadanjem, stroške teh del pa nosi tista stranka, ki je odgovorna za odstop od pogodbe.</w:t>
      </w:r>
    </w:p>
    <w:p w14:paraId="4291ECAB" w14:textId="77777777" w:rsidR="00E7346E" w:rsidRPr="0017052B" w:rsidRDefault="00E7346E">
      <w:pPr>
        <w:pStyle w:val="4odstt"/>
        <w:numPr>
          <w:ilvl w:val="0"/>
          <w:numId w:val="76"/>
        </w:numPr>
      </w:pPr>
      <w:r w:rsidRPr="0017052B">
        <w:t xml:space="preserve">V primeru razveze oziroma odstopa od pogodbe je izvajalec dolžan naročniku izročiti vso dokumentacijo, ki jo je prejel od naročnika oziroma je nastala v času od sklenitve do razveze pogodbe in se nahaja pri izvajalcu. </w:t>
      </w:r>
    </w:p>
    <w:p w14:paraId="73313D73" w14:textId="77777777" w:rsidR="00E7346E" w:rsidRPr="0017052B" w:rsidRDefault="00E7346E">
      <w:pPr>
        <w:pStyle w:val="4odstt"/>
        <w:numPr>
          <w:ilvl w:val="0"/>
          <w:numId w:val="76"/>
        </w:numPr>
      </w:pPr>
      <w:r w:rsidRPr="0017052B">
        <w:t>Izvajalec je dolžan takoj izročiti naročniku gradbišče, prosto njegovih stvari in oseb, z vsemi do takrat izvedenimi pogodbenimi deli in deponiranim materialom. Če izvajalec tega ne stori, lahko naročnik, brez rizika motenja posesti, zasede gradbišče in na stroške izvajalca odstrani njegove stvari in osebe.</w:t>
      </w:r>
    </w:p>
    <w:p w14:paraId="430F631B" w14:textId="77777777" w:rsidR="00E7346E" w:rsidRPr="0017052B" w:rsidRDefault="00E7346E">
      <w:pPr>
        <w:pStyle w:val="4odstt"/>
        <w:numPr>
          <w:ilvl w:val="0"/>
          <w:numId w:val="76"/>
        </w:numPr>
      </w:pPr>
      <w:r w:rsidRPr="0017052B">
        <w:t>Pogodbeni stranki se zavezujeta takoj po odstopu od pogodbe pristopiti k izročitvi in sprejemu izvedenih del in izdelavi končnega obračuna.</w:t>
      </w:r>
    </w:p>
    <w:p w14:paraId="4059E63D" w14:textId="77777777" w:rsidR="00E7346E" w:rsidRPr="0017052B" w:rsidRDefault="00E7346E" w:rsidP="00E7346E">
      <w:pPr>
        <w:pStyle w:val="5lt"/>
      </w:pPr>
      <w:r w:rsidRPr="0017052B">
        <w:t>člen</w:t>
      </w:r>
    </w:p>
    <w:p w14:paraId="53E28D6C" w14:textId="77777777" w:rsidR="00E7346E" w:rsidRPr="0017052B" w:rsidRDefault="00E7346E" w:rsidP="00E7346E">
      <w:pPr>
        <w:pStyle w:val="6len"/>
      </w:pPr>
      <w:r w:rsidRPr="0017052B">
        <w:t>(obveznosti po odstopu)</w:t>
      </w:r>
    </w:p>
    <w:p w14:paraId="35584B37" w14:textId="77777777" w:rsidR="00E7346E" w:rsidRPr="0017052B" w:rsidRDefault="00E7346E">
      <w:pPr>
        <w:pStyle w:val="4odstt"/>
        <w:numPr>
          <w:ilvl w:val="0"/>
          <w:numId w:val="77"/>
        </w:numPr>
      </w:pPr>
      <w:r w:rsidRPr="0017052B">
        <w:t>V primeru odstopa sta pogodbeni stranki dolžni poravnati medsebojne obveznosti iz te pogodbe in nastalo škodo.</w:t>
      </w:r>
    </w:p>
    <w:p w14:paraId="174A54CD" w14:textId="77777777" w:rsidR="00E7346E" w:rsidRPr="0017052B" w:rsidRDefault="00E7346E">
      <w:pPr>
        <w:pStyle w:val="4odstt"/>
        <w:numPr>
          <w:ilvl w:val="0"/>
          <w:numId w:val="77"/>
        </w:numPr>
      </w:pPr>
      <w:r w:rsidRPr="0017052B">
        <w:t xml:space="preserve">Če naročnik po sklenitvi pogodbe po svoji krivdi odstopi od pogodbe ali njenega dela, mora plačati izvajalcu vse do tedaj opravljeno delo. Količino in vrednost opravljenega dela naročnik in izvajalec ugotovita skupno, s končnim obračunom. </w:t>
      </w:r>
    </w:p>
    <w:p w14:paraId="19A3EB75" w14:textId="77777777" w:rsidR="00E7346E" w:rsidRPr="0017052B" w:rsidRDefault="00E7346E">
      <w:pPr>
        <w:pStyle w:val="4odstt"/>
        <w:numPr>
          <w:ilvl w:val="0"/>
          <w:numId w:val="77"/>
        </w:numPr>
      </w:pPr>
      <w:r w:rsidRPr="0017052B">
        <w:t>Če izvajalec po svoji krivdi odstopi od pogodbe ali njenega dela, je naročnik upravičen do povračila vseh nastalih stroškov v zvezi z izbiro in uvedbo v delo nadomestnega izvajalca. Izvajalec mora predati že izvedena dela v taki fazi, ki omogoča novemu izvajalcu nemoten pričetek in dokončanje del. Že izdelana in predana dokumentacija postane last naročnika, vključno z vsemi pravicami razpolaganja s to dokumentacijo.</w:t>
      </w:r>
    </w:p>
    <w:p w14:paraId="408C96B6"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PREDSTAVNIKI POGODBENIH STRANK IN KOMUNIKACIJA</w:t>
      </w:r>
    </w:p>
    <w:p w14:paraId="6C7E883A" w14:textId="77777777" w:rsidR="00E7346E" w:rsidRPr="0017052B" w:rsidRDefault="00E7346E" w:rsidP="00E7346E">
      <w:pPr>
        <w:pStyle w:val="5lt"/>
      </w:pPr>
      <w:r w:rsidRPr="0017052B">
        <w:t>člen</w:t>
      </w:r>
    </w:p>
    <w:p w14:paraId="4D3CF72E" w14:textId="77777777" w:rsidR="00E7346E" w:rsidRPr="0017052B" w:rsidRDefault="00E7346E" w:rsidP="00E7346E">
      <w:pPr>
        <w:pStyle w:val="6len"/>
      </w:pPr>
      <w:r w:rsidRPr="0017052B">
        <w:t>(skrbniki pogodb)</w:t>
      </w:r>
    </w:p>
    <w:p w14:paraId="36E37EF2" w14:textId="4CF30068" w:rsidR="00E7346E" w:rsidRPr="0017052B" w:rsidRDefault="00E7346E">
      <w:pPr>
        <w:pStyle w:val="4odstt"/>
        <w:numPr>
          <w:ilvl w:val="0"/>
          <w:numId w:val="78"/>
        </w:numPr>
      </w:pPr>
      <w:r w:rsidRPr="0017052B">
        <w:t>Skrbnik te pogodbe s strani naročnika je: Tanja Vintar, e-naslov: tanja.vintar@komunala-slb.si</w:t>
      </w:r>
      <w:r w:rsidR="00FB4ACD" w:rsidRPr="0017052B">
        <w:t>.</w:t>
      </w:r>
    </w:p>
    <w:p w14:paraId="5089DE95" w14:textId="77777777" w:rsidR="00E7346E" w:rsidRPr="0017052B" w:rsidRDefault="00E7346E">
      <w:pPr>
        <w:pStyle w:val="4odstt"/>
        <w:numPr>
          <w:ilvl w:val="0"/>
          <w:numId w:val="78"/>
        </w:numPr>
      </w:pPr>
      <w:r w:rsidRPr="0017052B">
        <w:t xml:space="preserve">Skrbnik te pogodbe s strani izvajalca je: </w:t>
      </w:r>
      <w:proofErr w:type="spellStart"/>
      <w:r w:rsidRPr="0017052B">
        <w:rPr>
          <w:highlight w:val="lightGray"/>
        </w:rPr>
        <w:t>xxxxx</w:t>
      </w:r>
      <w:proofErr w:type="spellEnd"/>
      <w:r w:rsidRPr="0017052B">
        <w:t xml:space="preserve">, e-naslov: </w:t>
      </w:r>
      <w:proofErr w:type="spellStart"/>
      <w:r w:rsidRPr="0017052B">
        <w:rPr>
          <w:highlight w:val="lightGray"/>
        </w:rPr>
        <w:t>xxxxx</w:t>
      </w:r>
      <w:proofErr w:type="spellEnd"/>
      <w:r w:rsidRPr="0017052B">
        <w:t>.</w:t>
      </w:r>
    </w:p>
    <w:p w14:paraId="542CDDB5" w14:textId="77777777" w:rsidR="00E7346E" w:rsidRPr="0017052B" w:rsidRDefault="00E7346E">
      <w:pPr>
        <w:pStyle w:val="4odstt"/>
        <w:numPr>
          <w:ilvl w:val="0"/>
          <w:numId w:val="78"/>
        </w:numPr>
      </w:pPr>
      <w:r w:rsidRPr="0017052B">
        <w:t>Skrbnika pogodbe sta pooblaščena, da zastopata pogodbeni stranki v vseh vprašanjih, ki se nanašajo na dela po tej pogodbi, in sicer v okviru opredeljene pogodbene vrednosti, če ni s to pogodbo določeno drugače.</w:t>
      </w:r>
    </w:p>
    <w:p w14:paraId="584251F4" w14:textId="77777777" w:rsidR="00E7346E" w:rsidRPr="0017052B" w:rsidRDefault="00E7346E">
      <w:pPr>
        <w:pStyle w:val="4odstt"/>
        <w:numPr>
          <w:ilvl w:val="0"/>
          <w:numId w:val="78"/>
        </w:numPr>
      </w:pPr>
      <w:r w:rsidRPr="0017052B">
        <w:t>Skrbnika pogodbe ves čas izvajanje te pogodbe sodelujeta in si izmenjujeta vse potrebne podatke in navodila, ki sta si jih pogodbeni stranki je na podlagi obveznosti iz te pogodbe dolžna izmenjevati in dajati.</w:t>
      </w:r>
    </w:p>
    <w:p w14:paraId="034ED862" w14:textId="77777777" w:rsidR="00E7346E" w:rsidRPr="0017052B" w:rsidRDefault="00E7346E">
      <w:pPr>
        <w:pStyle w:val="4odstt"/>
        <w:numPr>
          <w:ilvl w:val="0"/>
          <w:numId w:val="78"/>
        </w:numPr>
      </w:pPr>
      <w:r w:rsidRPr="0017052B">
        <w:t>Pogodbeni stranki sta dolžni obvestiti nasprotno stranko o zamenjavi skrbnikov pogodbe v roku treh (3) delovnih dni po spremembi.</w:t>
      </w:r>
    </w:p>
    <w:p w14:paraId="02CFD9CF" w14:textId="77777777" w:rsidR="00E7346E" w:rsidRPr="0017052B" w:rsidRDefault="00E7346E" w:rsidP="00E7346E">
      <w:pPr>
        <w:pStyle w:val="5lt"/>
      </w:pPr>
      <w:r w:rsidRPr="0017052B">
        <w:lastRenderedPageBreak/>
        <w:t>člen</w:t>
      </w:r>
    </w:p>
    <w:p w14:paraId="7AE38223" w14:textId="77777777" w:rsidR="00E7346E" w:rsidRPr="0017052B" w:rsidRDefault="00E7346E" w:rsidP="00E7346E">
      <w:pPr>
        <w:pStyle w:val="6len"/>
      </w:pPr>
      <w:r w:rsidRPr="0017052B">
        <w:t>(pooblaščen nadzornik in koordinator za varnost in zdravje pri delu)</w:t>
      </w:r>
    </w:p>
    <w:p w14:paraId="05046270" w14:textId="77777777" w:rsidR="00E7346E" w:rsidRPr="0017052B" w:rsidRDefault="00E7346E">
      <w:pPr>
        <w:pStyle w:val="4odstt"/>
        <w:numPr>
          <w:ilvl w:val="0"/>
          <w:numId w:val="80"/>
        </w:numPr>
      </w:pPr>
      <w:r w:rsidRPr="0017052B">
        <w:t>Naročnik je dolžan izvajalca pisno obvestiti o imenovanem nadzorniku, ki izvaja naloge po 15. členu GZ-1.</w:t>
      </w:r>
    </w:p>
    <w:p w14:paraId="144119EA" w14:textId="77777777" w:rsidR="00E7346E" w:rsidRPr="0017052B" w:rsidRDefault="00E7346E" w:rsidP="00E7346E">
      <w:pPr>
        <w:pStyle w:val="4odstt"/>
      </w:pPr>
      <w:r w:rsidRPr="0017052B">
        <w:t>Naročnik je dolžan izvajalca pisno obvestiti o imenovanem koordinatorju za varnost in zdravje pri delu v izvajalni fazi projekta, ki izvaja naloge po 8. členu Uredbe o zagotavljanju varnosti in zdravja pri delu na začasnih in premičnih gradbiščih (Uradni list RS, št. 83/05 in 43/11 – ZVZD-1).</w:t>
      </w:r>
    </w:p>
    <w:p w14:paraId="208BD477" w14:textId="77777777" w:rsidR="00E7346E" w:rsidRPr="0017052B" w:rsidRDefault="00E7346E" w:rsidP="00E7346E">
      <w:pPr>
        <w:pStyle w:val="4odstt"/>
      </w:pPr>
      <w:r w:rsidRPr="0017052B">
        <w:t>Naročnik je dolžan izvajalca pisno obvestiti o zamenjavi oseb po tem členu v roku treh (3) delovnih dni po spremembi.</w:t>
      </w:r>
    </w:p>
    <w:p w14:paraId="2F62A463" w14:textId="77777777" w:rsidR="00E7346E" w:rsidRPr="0017052B" w:rsidRDefault="00E7346E" w:rsidP="00E7346E">
      <w:pPr>
        <w:pStyle w:val="4odstt"/>
      </w:pPr>
      <w:r w:rsidRPr="0017052B">
        <w:t>Izvajalec je dolžan o imenovanih osebah po tem členu in vsaki spremembi imenovanih obvestiti vse izvajalce na delovišču.</w:t>
      </w:r>
    </w:p>
    <w:p w14:paraId="7649248E" w14:textId="77777777" w:rsidR="00E7346E" w:rsidRPr="0017052B" w:rsidRDefault="00E7346E" w:rsidP="00E7346E">
      <w:pPr>
        <w:pStyle w:val="5lt"/>
      </w:pPr>
      <w:r w:rsidRPr="0017052B">
        <w:t>člen</w:t>
      </w:r>
    </w:p>
    <w:p w14:paraId="6F0C5D6F" w14:textId="77777777" w:rsidR="00E7346E" w:rsidRPr="0017052B" w:rsidRDefault="00E7346E" w:rsidP="00E7346E">
      <w:pPr>
        <w:pStyle w:val="6len"/>
      </w:pPr>
      <w:r w:rsidRPr="0017052B">
        <w:t>(vodenje gradnje)</w:t>
      </w:r>
    </w:p>
    <w:p w14:paraId="48696349" w14:textId="77777777" w:rsidR="00E7346E" w:rsidRPr="0017052B" w:rsidRDefault="00E7346E">
      <w:pPr>
        <w:pStyle w:val="4odstt"/>
        <w:numPr>
          <w:ilvl w:val="0"/>
          <w:numId w:val="79"/>
        </w:numPr>
      </w:pPr>
      <w:r w:rsidRPr="0017052B">
        <w:t xml:space="preserve">Vodenje gradnje je skrb za izvajanje del v skladu s projektno dokumentacijo, s predpisi, s katerimi se podrobneje določijo bistvene in druge zahteve, s standardi in pravili stroke ter predpisi s področja zagotavljanja varnosti in zdravja pri delu na gradbiščih. </w:t>
      </w:r>
    </w:p>
    <w:p w14:paraId="0E12BA05" w14:textId="77777777" w:rsidR="00E7346E" w:rsidRPr="0017052B" w:rsidRDefault="00E7346E">
      <w:pPr>
        <w:pStyle w:val="4odstt"/>
        <w:numPr>
          <w:ilvl w:val="0"/>
          <w:numId w:val="79"/>
        </w:numPr>
      </w:pPr>
      <w:r w:rsidRPr="0017052B">
        <w:t xml:space="preserve">Za vodenje gradnje skladno z določili GZ-1 je imenovan </w:t>
      </w:r>
      <w:proofErr w:type="spellStart"/>
      <w:r w:rsidRPr="0017052B">
        <w:rPr>
          <w:highlight w:val="lightGray"/>
        </w:rPr>
        <w:t>xxxx</w:t>
      </w:r>
      <w:proofErr w:type="spellEnd"/>
      <w:r w:rsidRPr="0017052B">
        <w:t>, ki je bil naveden v ponudbeni dokumentaciji, na podlagi katere je sklenjena ta pogodba.</w:t>
      </w:r>
    </w:p>
    <w:p w14:paraId="7F7704C4" w14:textId="77777777" w:rsidR="00E7346E" w:rsidRPr="0017052B" w:rsidRDefault="00E7346E">
      <w:pPr>
        <w:pStyle w:val="4odstt"/>
        <w:numPr>
          <w:ilvl w:val="0"/>
          <w:numId w:val="79"/>
        </w:numPr>
      </w:pPr>
      <w:r w:rsidRPr="0017052B">
        <w:t>Vodja del mora biti redno prisoten na delovišču, mora biti za investitorja stalno dosegljiv in mora biti prisoten na vseh sestankih in rednih koordinacijah z investitorjem oz. nadzornikom, na vseh inšpekcijskih pregledih, kvalitetnih in tehničnih pregledih, ob izročitvi in sprejemu del ter na usklajevanju situacij in končnega obračuna.</w:t>
      </w:r>
    </w:p>
    <w:p w14:paraId="13FEC0D4" w14:textId="77777777" w:rsidR="00E7346E" w:rsidRPr="0017052B" w:rsidRDefault="00E7346E">
      <w:pPr>
        <w:pStyle w:val="4odstt"/>
        <w:numPr>
          <w:ilvl w:val="0"/>
          <w:numId w:val="79"/>
        </w:numPr>
      </w:pPr>
      <w:r w:rsidRPr="0017052B">
        <w:t>Izvajalec ne sme zamenjati vodje del brez soglasja naročnika. Naročnik soglasje lahko poda le, če novi imenovani vodja del izpolnjuje pogoje javnega naročila, na podlagi katerega je sklenjena ta pogodba.</w:t>
      </w:r>
    </w:p>
    <w:p w14:paraId="2F382E9A" w14:textId="77777777" w:rsidR="00E7346E" w:rsidRPr="0017052B" w:rsidRDefault="00E7346E" w:rsidP="00E7346E">
      <w:pPr>
        <w:pStyle w:val="5lt"/>
      </w:pPr>
      <w:r w:rsidRPr="0017052B">
        <w:t>člen</w:t>
      </w:r>
    </w:p>
    <w:p w14:paraId="19609C85" w14:textId="77777777" w:rsidR="00E7346E" w:rsidRPr="0017052B" w:rsidRDefault="00E7346E" w:rsidP="00E7346E">
      <w:pPr>
        <w:pStyle w:val="6len"/>
      </w:pPr>
      <w:r w:rsidRPr="0017052B">
        <w:t>(način komunikacije)</w:t>
      </w:r>
    </w:p>
    <w:p w14:paraId="2A61543D" w14:textId="77777777" w:rsidR="00E7346E" w:rsidRPr="0017052B" w:rsidRDefault="00E7346E">
      <w:pPr>
        <w:pStyle w:val="4odstt"/>
        <w:numPr>
          <w:ilvl w:val="0"/>
          <w:numId w:val="81"/>
        </w:numPr>
      </w:pPr>
      <w:bookmarkStart w:id="4" w:name="_Hlk522178374"/>
      <w:bookmarkStart w:id="5" w:name="_Hlk522178486"/>
      <w:r w:rsidRPr="0017052B">
        <w:t>Vsa obvestila strank in ostale pomembne komunikacije morajo biti poslane nasprotni stranki po pošti ali elektronski pošti. Pomembne komunikacije so tiste, ki zadevajo določbe te pogodbe, potek gradnje, storitev in dobav, projektno dokumentacijo, situacije, prevzeme in potrjevanja, plačila, naročila, odredbe, opomine in pritožbe.</w:t>
      </w:r>
    </w:p>
    <w:p w14:paraId="72E96B4B" w14:textId="77777777" w:rsidR="00E7346E" w:rsidRPr="0017052B" w:rsidRDefault="00E7346E">
      <w:pPr>
        <w:pStyle w:val="4odstt"/>
        <w:numPr>
          <w:ilvl w:val="0"/>
          <w:numId w:val="81"/>
        </w:numPr>
      </w:pPr>
      <w:r w:rsidRPr="0017052B">
        <w:t xml:space="preserve">Operativne komunikacije brez zgoraj naštetih učinkov lahko potekajo preko telefona. Vsa pisanja in elektronska pošta mora biti naslovljena na pristojne predstavnike pogodbenih strank, v </w:t>
      </w:r>
      <w:bookmarkEnd w:id="4"/>
      <w:bookmarkEnd w:id="5"/>
      <w:r w:rsidRPr="0017052B">
        <w:t>skladu s to pogodbo.</w:t>
      </w:r>
    </w:p>
    <w:p w14:paraId="7FC612DB" w14:textId="77777777" w:rsidR="00E7346E" w:rsidRPr="0017052B" w:rsidRDefault="00E7346E">
      <w:pPr>
        <w:pStyle w:val="4odstt"/>
        <w:numPr>
          <w:ilvl w:val="0"/>
          <w:numId w:val="81"/>
        </w:numPr>
      </w:pPr>
      <w:r w:rsidRPr="0017052B">
        <w:t>Obe pogodbeni stranki se zavezujeta redno spremljati prejeto elektronsko pošto. Pošta, poslana na elektronske naslove, navedene v 49. členu, se šteje za vročeno naslednji delovni dan po pošiljanju.</w:t>
      </w:r>
    </w:p>
    <w:p w14:paraId="6CCE4A13"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POSLOVNA SKRIVNOST IN OSEBNI PODATKI</w:t>
      </w:r>
    </w:p>
    <w:p w14:paraId="40FCB81C" w14:textId="77777777" w:rsidR="00E7346E" w:rsidRPr="0017052B" w:rsidRDefault="00E7346E" w:rsidP="00E7346E">
      <w:pPr>
        <w:pStyle w:val="5lt"/>
      </w:pPr>
      <w:r w:rsidRPr="0017052B">
        <w:t>člen</w:t>
      </w:r>
    </w:p>
    <w:p w14:paraId="3A2FD1BB" w14:textId="77777777" w:rsidR="00E7346E" w:rsidRPr="0017052B" w:rsidRDefault="00E7346E" w:rsidP="00E7346E">
      <w:pPr>
        <w:pStyle w:val="6len"/>
      </w:pPr>
      <w:r w:rsidRPr="0017052B">
        <w:t>(varovanje poslovne skrivnosti)</w:t>
      </w:r>
    </w:p>
    <w:p w14:paraId="578DB851" w14:textId="77777777" w:rsidR="00E7346E" w:rsidRPr="0017052B" w:rsidRDefault="00E7346E" w:rsidP="00E7346E">
      <w:pPr>
        <w:pStyle w:val="4odstt"/>
      </w:pPr>
      <w:r w:rsidRPr="0017052B">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72E4DCE8" w14:textId="77777777" w:rsidR="00E7346E" w:rsidRPr="0017052B" w:rsidRDefault="00E7346E" w:rsidP="00E7346E">
      <w:pPr>
        <w:pStyle w:val="4odstt"/>
      </w:pPr>
      <w:r w:rsidRPr="0017052B">
        <w:t>Pogodbeni stranki lahko s pisnim dogovorom določita izjeme od te določbe.</w:t>
      </w:r>
    </w:p>
    <w:p w14:paraId="50FB962F" w14:textId="77777777" w:rsidR="00E7346E" w:rsidRPr="0017052B" w:rsidRDefault="00E7346E" w:rsidP="00E7346E">
      <w:pPr>
        <w:pStyle w:val="5lt"/>
      </w:pPr>
      <w:r w:rsidRPr="0017052B">
        <w:t>člen</w:t>
      </w:r>
    </w:p>
    <w:p w14:paraId="5EBD641C" w14:textId="77777777" w:rsidR="00E7346E" w:rsidRPr="0017052B" w:rsidRDefault="00E7346E" w:rsidP="00E7346E">
      <w:pPr>
        <w:pStyle w:val="6len"/>
      </w:pPr>
      <w:r w:rsidRPr="0017052B">
        <w:t>(varovanje osebnih podatkov)</w:t>
      </w:r>
    </w:p>
    <w:p w14:paraId="22B67A9D" w14:textId="77777777" w:rsidR="00E7346E" w:rsidRPr="0017052B" w:rsidRDefault="00E7346E">
      <w:pPr>
        <w:pStyle w:val="4odstt"/>
        <w:numPr>
          <w:ilvl w:val="0"/>
          <w:numId w:val="82"/>
        </w:numPr>
        <w:rPr>
          <w:rStyle w:val="4odsttZnak"/>
        </w:rPr>
      </w:pPr>
      <w:r w:rsidRPr="0017052B">
        <w:rPr>
          <w:rStyle w:val="4odsttZnak"/>
        </w:rPr>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4D8A96DA" w14:textId="77777777" w:rsidR="00E7346E" w:rsidRPr="0017052B" w:rsidRDefault="00E7346E" w:rsidP="00E7346E">
      <w:pPr>
        <w:pStyle w:val="4odstt"/>
      </w:pPr>
      <w:r w:rsidRPr="0017052B">
        <w:t>Določilo prejšnjega odstavka je zavezujoče tako za obe pogodbeni stranki kot tudi za vse njune delavce oziroma izvedbe kadre, tudi po morebitnem prenehanju delovnega ali pogodbenega razmerja s pogodbeno stranko.</w:t>
      </w:r>
    </w:p>
    <w:p w14:paraId="58C9FD6A" w14:textId="77777777" w:rsidR="00E7346E" w:rsidRPr="0017052B" w:rsidRDefault="00E7346E" w:rsidP="00E7346E">
      <w:pPr>
        <w:pStyle w:val="4odstt"/>
      </w:pPr>
      <w:r w:rsidRPr="0017052B">
        <w:t>Izvajalec je dolžan k spoštovanju določb tega člena zavezati tudi vse svoje partnerje, podizvajalce oz. vse v izvedbo del vključene subjekte.</w:t>
      </w:r>
    </w:p>
    <w:p w14:paraId="580BABA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lastRenderedPageBreak/>
        <w:t>PROTIKORUPCIJSKA KLAVZULA</w:t>
      </w:r>
    </w:p>
    <w:p w14:paraId="52C48E24" w14:textId="77777777" w:rsidR="00E7346E" w:rsidRPr="0017052B" w:rsidRDefault="00E7346E" w:rsidP="00E7346E">
      <w:pPr>
        <w:pStyle w:val="5lt"/>
      </w:pPr>
      <w:r w:rsidRPr="0017052B">
        <w:t>člen</w:t>
      </w:r>
    </w:p>
    <w:p w14:paraId="598DD391" w14:textId="77777777" w:rsidR="00E7346E" w:rsidRPr="0017052B" w:rsidRDefault="00E7346E" w:rsidP="00E7346E">
      <w:pPr>
        <w:pStyle w:val="6len"/>
      </w:pPr>
      <w:r w:rsidRPr="0017052B">
        <w:t>(protikorupcijska klavzula)</w:t>
      </w:r>
    </w:p>
    <w:p w14:paraId="30FA4F5F" w14:textId="77777777" w:rsidR="00E7346E" w:rsidRPr="0017052B" w:rsidRDefault="00E7346E">
      <w:pPr>
        <w:pStyle w:val="4odstt"/>
        <w:numPr>
          <w:ilvl w:val="0"/>
          <w:numId w:val="83"/>
        </w:numPr>
      </w:pPr>
      <w:r w:rsidRPr="0017052B">
        <w:t>Ta pogodba je nična, če kdorkoli v imenu ali na račun druge stranke, predstavniku ali posredniku organa ali organizacije iz javnega sektorja obljubi, ponudi ali da kakršnokoli nedovoljeno korist za:</w:t>
      </w:r>
    </w:p>
    <w:p w14:paraId="0DC3C65B" w14:textId="77777777" w:rsidR="00E7346E" w:rsidRPr="0017052B" w:rsidRDefault="00E7346E">
      <w:pPr>
        <w:pStyle w:val="4odstt"/>
        <w:numPr>
          <w:ilvl w:val="1"/>
          <w:numId w:val="35"/>
        </w:numPr>
      </w:pPr>
      <w:r w:rsidRPr="0017052B">
        <w:t>pridobitev posla ali</w:t>
      </w:r>
    </w:p>
    <w:p w14:paraId="2A9D588B" w14:textId="77777777" w:rsidR="00E7346E" w:rsidRPr="0017052B" w:rsidRDefault="00E7346E">
      <w:pPr>
        <w:pStyle w:val="4odstt"/>
        <w:numPr>
          <w:ilvl w:val="1"/>
          <w:numId w:val="35"/>
        </w:numPr>
      </w:pPr>
      <w:r w:rsidRPr="0017052B">
        <w:t>za sklenitev posla pod ugodnejšimi pogoji ali</w:t>
      </w:r>
    </w:p>
    <w:p w14:paraId="715A8AE9" w14:textId="77777777" w:rsidR="00E7346E" w:rsidRPr="0017052B" w:rsidRDefault="00E7346E">
      <w:pPr>
        <w:pStyle w:val="4odstt"/>
        <w:numPr>
          <w:ilvl w:val="1"/>
          <w:numId w:val="83"/>
        </w:numPr>
      </w:pPr>
      <w:r w:rsidRPr="0017052B">
        <w:t>za opustitev dolžnega nadzora nad izvajanjem obveznosti po tej pogodbi ali</w:t>
      </w:r>
    </w:p>
    <w:p w14:paraId="398FF23F" w14:textId="77777777" w:rsidR="00E7346E" w:rsidRPr="0017052B" w:rsidRDefault="00E7346E">
      <w:pPr>
        <w:pStyle w:val="4odstt"/>
        <w:numPr>
          <w:ilvl w:val="1"/>
          <w:numId w:val="83"/>
        </w:numPr>
      </w:pPr>
      <w:r w:rsidRPr="0017052B">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624D406A" w14:textId="77777777" w:rsidR="00E7346E" w:rsidRPr="0017052B" w:rsidRDefault="00E7346E">
      <w:pPr>
        <w:pStyle w:val="4odstt"/>
        <w:numPr>
          <w:ilvl w:val="0"/>
          <w:numId w:val="83"/>
        </w:numPr>
      </w:pPr>
      <w:r w:rsidRPr="0017052B">
        <w:t>Naročnik in izvajalec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48AD0111"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RAZVEZNI POGOJ</w:t>
      </w:r>
    </w:p>
    <w:p w14:paraId="300ECBDC" w14:textId="77777777" w:rsidR="00E7346E" w:rsidRPr="0017052B" w:rsidRDefault="00E7346E" w:rsidP="00E7346E">
      <w:pPr>
        <w:pStyle w:val="5lt"/>
      </w:pPr>
      <w:r w:rsidRPr="0017052B">
        <w:t>člen</w:t>
      </w:r>
    </w:p>
    <w:p w14:paraId="42AF72DD" w14:textId="77777777" w:rsidR="00E7346E" w:rsidRPr="0017052B" w:rsidRDefault="00E7346E" w:rsidP="00E7346E">
      <w:pPr>
        <w:pStyle w:val="6len"/>
      </w:pPr>
      <w:r w:rsidRPr="0017052B">
        <w:t>(razvezni pogoj)</w:t>
      </w:r>
    </w:p>
    <w:p w14:paraId="5FD66E1C" w14:textId="77777777" w:rsidR="00E7346E" w:rsidRPr="0017052B" w:rsidRDefault="00E7346E">
      <w:pPr>
        <w:pStyle w:val="4odstt"/>
        <w:numPr>
          <w:ilvl w:val="0"/>
          <w:numId w:val="84"/>
        </w:numPr>
      </w:pPr>
      <w:r w:rsidRPr="0017052B">
        <w:t>Ta pogodba je sklenjena pod razveznim pogojem, ki se uresniči:</w:t>
      </w:r>
    </w:p>
    <w:p w14:paraId="404B229B" w14:textId="77777777" w:rsidR="00E7346E" w:rsidRPr="0017052B" w:rsidRDefault="00E7346E">
      <w:pPr>
        <w:pStyle w:val="4odstt"/>
        <w:numPr>
          <w:ilvl w:val="1"/>
          <w:numId w:val="84"/>
        </w:numPr>
      </w:pPr>
      <w:r w:rsidRPr="0017052B">
        <w:t xml:space="preserve">če je naročnik seznanjen, da je sodišče s pravnomočno odločitvijo ugotovilo kršitev obveznosti iz drugega odstavka 3. člena ZJN-3 s strani izvajalca ali njegovega podizvajalca ali </w:t>
      </w:r>
    </w:p>
    <w:p w14:paraId="1D7B6682" w14:textId="77777777" w:rsidR="00E7346E" w:rsidRPr="0017052B" w:rsidRDefault="00E7346E">
      <w:pPr>
        <w:pStyle w:val="4odstt"/>
        <w:numPr>
          <w:ilvl w:val="1"/>
          <w:numId w:val="84"/>
        </w:numPr>
      </w:pPr>
      <w:r w:rsidRPr="0017052B">
        <w:t>če je naročnik seznanjen, da je pristojni državni organ pri izvajalcu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221846AB" w14:textId="77777777" w:rsidR="00E7346E" w:rsidRPr="0017052B" w:rsidRDefault="00E7346E">
      <w:pPr>
        <w:pStyle w:val="4odstt"/>
        <w:numPr>
          <w:ilvl w:val="0"/>
          <w:numId w:val="84"/>
        </w:numPr>
      </w:pPr>
      <w:r w:rsidRPr="0017052B">
        <w:t>Razvezni pogoj se uresniči pod pogoji in na način, opredeljen v tretji alineji četrtega odstavka 67. člena ZJN-3.</w:t>
      </w:r>
    </w:p>
    <w:p w14:paraId="185BE5DD"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KONČNE DOLOČBE</w:t>
      </w:r>
    </w:p>
    <w:p w14:paraId="188E1DAA" w14:textId="77777777" w:rsidR="00E7346E" w:rsidRPr="0017052B" w:rsidRDefault="00E7346E" w:rsidP="00E7346E">
      <w:pPr>
        <w:pStyle w:val="5lt"/>
      </w:pPr>
      <w:r w:rsidRPr="0017052B">
        <w:t>člen</w:t>
      </w:r>
    </w:p>
    <w:p w14:paraId="1F14B616" w14:textId="77777777" w:rsidR="00E7346E" w:rsidRPr="0017052B" w:rsidRDefault="00E7346E" w:rsidP="00E7346E">
      <w:pPr>
        <w:pStyle w:val="6len"/>
      </w:pPr>
      <w:r w:rsidRPr="0017052B">
        <w:t>(prioritete dokumentov)</w:t>
      </w:r>
    </w:p>
    <w:p w14:paraId="789A2DB9" w14:textId="77777777" w:rsidR="00E7346E" w:rsidRPr="0017052B" w:rsidRDefault="00E7346E">
      <w:pPr>
        <w:pStyle w:val="4odstt"/>
        <w:numPr>
          <w:ilvl w:val="0"/>
          <w:numId w:val="85"/>
        </w:numPr>
      </w:pPr>
      <w:r w:rsidRPr="0017052B">
        <w:t>Pogodbo je potrebno razlagati po jezikovni razlagi. V primeru, če pogodbena določila posameznih vprašanj ne urejajo, se uporabljajo veljavna določila ZJN-3, GZ-1, Obligacijskega zakonika (Uradni list RS, št. 97/07 – UPB, 64/16 – odl. US in 20/18 – OROZ631), in druge veljavne zakonodaje.</w:t>
      </w:r>
    </w:p>
    <w:p w14:paraId="4DD91A34" w14:textId="77777777" w:rsidR="00E7346E" w:rsidRPr="0017052B" w:rsidRDefault="00E7346E" w:rsidP="00E7346E">
      <w:pPr>
        <w:pStyle w:val="4odstt"/>
      </w:pPr>
      <w:r w:rsidRPr="0017052B">
        <w:t xml:space="preserve">Za presojo te pogodbe se poleg zgoraj navedenih uporabljajo tudi določila Posebnih gradbenih uzanc 2020 (PGU 2020), v kolikor ne nasprotujejo določilom te pogodbe. </w:t>
      </w:r>
    </w:p>
    <w:p w14:paraId="1CCF0A72" w14:textId="77777777" w:rsidR="00E7346E" w:rsidRPr="0017052B" w:rsidRDefault="00E7346E" w:rsidP="00E7346E">
      <w:pPr>
        <w:pStyle w:val="5lt"/>
      </w:pPr>
      <w:r w:rsidRPr="0017052B">
        <w:t>člen</w:t>
      </w:r>
    </w:p>
    <w:p w14:paraId="4DD06AD0" w14:textId="77777777" w:rsidR="00E7346E" w:rsidRPr="0017052B" w:rsidRDefault="00E7346E" w:rsidP="00E7346E">
      <w:pPr>
        <w:pStyle w:val="6len"/>
      </w:pPr>
      <w:r w:rsidRPr="0017052B">
        <w:t>(spremembe pogodbe)</w:t>
      </w:r>
    </w:p>
    <w:p w14:paraId="4F9E9EA1" w14:textId="77777777" w:rsidR="00E7346E" w:rsidRPr="0017052B" w:rsidRDefault="00E7346E">
      <w:pPr>
        <w:pStyle w:val="4odstt"/>
        <w:numPr>
          <w:ilvl w:val="0"/>
          <w:numId w:val="86"/>
        </w:numPr>
      </w:pPr>
      <w:r w:rsidRPr="0017052B">
        <w:t>Pogodba se lahko spremeni ali dopolni le s pisnim aneksom, ki ga sporazumno sprejmeta in podpišeta obe pogodbeni stranki, razen če ni v tej pogodbi določeno drugače.</w:t>
      </w:r>
    </w:p>
    <w:p w14:paraId="13386400" w14:textId="77777777" w:rsidR="00E7346E" w:rsidRPr="0017052B" w:rsidRDefault="00E7346E">
      <w:pPr>
        <w:pStyle w:val="4odstt"/>
        <w:numPr>
          <w:ilvl w:val="0"/>
          <w:numId w:val="86"/>
        </w:numPr>
      </w:pPr>
      <w:r w:rsidRPr="0017052B">
        <w:t>Če katerakoli od določb pogodbe je ali postane neveljavna, to ne vpliva na ostale določbe pogodbe. Neveljavna določba se nadomesti z veljavno, ki mora čim bolj ustrezati namenu, ki ga je želela doseči neveljavna določba.</w:t>
      </w:r>
    </w:p>
    <w:p w14:paraId="756121D9" w14:textId="77777777" w:rsidR="00E7346E" w:rsidRPr="0017052B" w:rsidRDefault="00E7346E" w:rsidP="00E7346E">
      <w:pPr>
        <w:pStyle w:val="5lt"/>
      </w:pPr>
      <w:r w:rsidRPr="0017052B">
        <w:lastRenderedPageBreak/>
        <w:t>člen</w:t>
      </w:r>
    </w:p>
    <w:p w14:paraId="2A5C7779" w14:textId="77777777" w:rsidR="00E7346E" w:rsidRPr="0017052B" w:rsidRDefault="00E7346E" w:rsidP="00E7346E">
      <w:pPr>
        <w:pStyle w:val="6len"/>
      </w:pPr>
      <w:r w:rsidRPr="0017052B">
        <w:t>(statusne spremembe pogodbenih strank)</w:t>
      </w:r>
    </w:p>
    <w:p w14:paraId="38601754" w14:textId="77777777" w:rsidR="00E7346E" w:rsidRPr="0017052B" w:rsidRDefault="00E7346E" w:rsidP="00E7346E">
      <w:pPr>
        <w:rPr>
          <w:rFonts w:ascii="Arial" w:hAnsi="Arial" w:cs="Arial"/>
          <w:sz w:val="20"/>
          <w:szCs w:val="20"/>
        </w:rPr>
      </w:pPr>
      <w:r w:rsidRPr="0017052B">
        <w:rPr>
          <w:rFonts w:ascii="Arial" w:hAnsi="Arial" w:cs="Arial"/>
          <w:sz w:val="20"/>
          <w:szCs w:val="20"/>
        </w:rPr>
        <w:t>V primeru statusne spremembe naročnika ali izvajalca, se vse obveznosti po tej pogodbi prenesejo na njihove univerzalne pravne naslednike.</w:t>
      </w:r>
    </w:p>
    <w:p w14:paraId="596BB819" w14:textId="77777777" w:rsidR="00E7346E" w:rsidRPr="0017052B" w:rsidRDefault="00E7346E" w:rsidP="00E7346E">
      <w:pPr>
        <w:pStyle w:val="5lt"/>
      </w:pPr>
      <w:r w:rsidRPr="0017052B">
        <w:t>člen</w:t>
      </w:r>
    </w:p>
    <w:p w14:paraId="148274F8" w14:textId="77777777" w:rsidR="00E7346E" w:rsidRPr="0017052B" w:rsidRDefault="00E7346E" w:rsidP="00E7346E">
      <w:pPr>
        <w:pStyle w:val="6len"/>
      </w:pPr>
      <w:r w:rsidRPr="0017052B">
        <w:t>(reševanje sporov)</w:t>
      </w:r>
    </w:p>
    <w:p w14:paraId="6BCE186C" w14:textId="77777777" w:rsidR="00E7346E" w:rsidRPr="0017052B" w:rsidRDefault="00E7346E" w:rsidP="00E7346E">
      <w:pPr>
        <w:rPr>
          <w:rFonts w:ascii="Arial" w:hAnsi="Arial" w:cs="Arial"/>
          <w:sz w:val="20"/>
          <w:szCs w:val="20"/>
        </w:rPr>
      </w:pPr>
      <w:r w:rsidRPr="0017052B">
        <w:rPr>
          <w:rFonts w:ascii="Arial" w:hAnsi="Arial" w:cs="Arial"/>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in krajevno pristojno sodišče, po slovenskem pravu.</w:t>
      </w:r>
    </w:p>
    <w:p w14:paraId="5C8BC844" w14:textId="77777777" w:rsidR="00E7346E" w:rsidRPr="0017052B" w:rsidRDefault="00E7346E" w:rsidP="00E7346E">
      <w:pPr>
        <w:pStyle w:val="5lt"/>
      </w:pPr>
      <w:r w:rsidRPr="0017052B">
        <w:t>člen</w:t>
      </w:r>
    </w:p>
    <w:p w14:paraId="798EBB3B" w14:textId="77777777" w:rsidR="00E7346E" w:rsidRPr="0017052B" w:rsidRDefault="00E7346E" w:rsidP="00E7346E">
      <w:pPr>
        <w:pStyle w:val="6len"/>
      </w:pPr>
      <w:r w:rsidRPr="0017052B">
        <w:t>(izvodi pogodbe)</w:t>
      </w:r>
    </w:p>
    <w:p w14:paraId="73B1C12A" w14:textId="77777777" w:rsidR="00E7346E" w:rsidRPr="0017052B" w:rsidRDefault="00E7346E" w:rsidP="00E7346E">
      <w:pPr>
        <w:rPr>
          <w:rFonts w:ascii="Arial" w:hAnsi="Arial" w:cs="Arial"/>
          <w:sz w:val="20"/>
          <w:szCs w:val="20"/>
        </w:rPr>
      </w:pPr>
      <w:r w:rsidRPr="0017052B">
        <w:rPr>
          <w:rFonts w:ascii="Arial" w:hAnsi="Arial" w:cs="Arial"/>
          <w:sz w:val="20"/>
          <w:szCs w:val="20"/>
        </w:rPr>
        <w:t>Pogodba je sestavljena v 2 (dveh) enakih izvodih, od katerih prejme vsaka pogodbena stranka po 1 (en) izvod.</w:t>
      </w:r>
    </w:p>
    <w:p w14:paraId="054C567B" w14:textId="77777777" w:rsidR="00E7346E" w:rsidRPr="0017052B" w:rsidRDefault="00E7346E" w:rsidP="00FB4ACD">
      <w:pPr>
        <w:pStyle w:val="5lt"/>
      </w:pPr>
      <w:r w:rsidRPr="0017052B">
        <w:t>člen</w:t>
      </w:r>
    </w:p>
    <w:p w14:paraId="5C9E67A7" w14:textId="77777777" w:rsidR="00E7346E" w:rsidRPr="0017052B" w:rsidRDefault="00E7346E" w:rsidP="00FB4ACD">
      <w:pPr>
        <w:pStyle w:val="6len"/>
      </w:pPr>
      <w:r w:rsidRPr="0017052B">
        <w:t>(veljavnost pogodbe)</w:t>
      </w:r>
    </w:p>
    <w:p w14:paraId="43FB49A2" w14:textId="77777777" w:rsidR="00E7346E" w:rsidRPr="0017052B" w:rsidRDefault="00E7346E">
      <w:pPr>
        <w:pStyle w:val="4odstt"/>
        <w:keepNext/>
        <w:numPr>
          <w:ilvl w:val="0"/>
          <w:numId w:val="87"/>
        </w:numPr>
      </w:pPr>
      <w:r w:rsidRPr="0017052B">
        <w:t>Pogodba stopi v veljavo z dnem podpisa obeh pogodbenih strank in s predložitvijo finančnega zavarovanja za dobro izvedbo pogodbenih obveznosti s strani izvajalca.</w:t>
      </w:r>
    </w:p>
    <w:p w14:paraId="1A44AF22" w14:textId="77777777" w:rsidR="00E7346E" w:rsidRPr="0017052B" w:rsidRDefault="00E7346E">
      <w:pPr>
        <w:pStyle w:val="4odstt"/>
        <w:keepNext/>
        <w:numPr>
          <w:ilvl w:val="0"/>
          <w:numId w:val="87"/>
        </w:numPr>
      </w:pPr>
      <w:r w:rsidRPr="0017052B">
        <w:t>Pogodba preneha veljati s potekom roka iz 37. člena te pogodbe in najkasneje 6 (šest) mesecev po izpolnitvi vseh pogodbenih obveznosti obeh pogodbenih strank.</w:t>
      </w:r>
    </w:p>
    <w:p w14:paraId="57FF78AD" w14:textId="77777777" w:rsidR="00E7346E" w:rsidRPr="0017052B" w:rsidRDefault="00E7346E" w:rsidP="00FB4ACD">
      <w:pPr>
        <w:pStyle w:val="4odstt"/>
        <w:keepNext/>
        <w:numPr>
          <w:ilvl w:val="0"/>
          <w:numId w:val="0"/>
        </w:numPr>
      </w:pPr>
    </w:p>
    <w:tbl>
      <w:tblPr>
        <w:tblW w:w="0" w:type="auto"/>
        <w:tblLook w:val="04A0" w:firstRow="1" w:lastRow="0" w:firstColumn="1" w:lastColumn="0" w:noHBand="0" w:noVBand="1"/>
      </w:tblPr>
      <w:tblGrid>
        <w:gridCol w:w="3149"/>
        <w:gridCol w:w="1529"/>
        <w:gridCol w:w="4394"/>
      </w:tblGrid>
      <w:tr w:rsidR="00E7346E" w:rsidRPr="0017052B" w14:paraId="4A4003E5" w14:textId="77777777" w:rsidTr="00DC01B8">
        <w:tc>
          <w:tcPr>
            <w:tcW w:w="3149" w:type="dxa"/>
            <w:shd w:val="clear" w:color="auto" w:fill="auto"/>
          </w:tcPr>
          <w:p w14:paraId="7EC57011"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Št.: </w:t>
            </w:r>
            <w:r w:rsidRPr="0017052B">
              <w:rPr>
                <w:rFonts w:ascii="Arial" w:hAnsi="Arial" w:cs="Arial"/>
                <w:sz w:val="20"/>
                <w:szCs w:val="20"/>
                <w:highlight w:val="lightGray"/>
              </w:rPr>
              <w:t>xxx</w:t>
            </w:r>
          </w:p>
        </w:tc>
        <w:tc>
          <w:tcPr>
            <w:tcW w:w="1529" w:type="dxa"/>
          </w:tcPr>
          <w:p w14:paraId="7769399A" w14:textId="77777777" w:rsidR="00E7346E" w:rsidRPr="0017052B" w:rsidRDefault="00E7346E" w:rsidP="00FB4ACD">
            <w:pPr>
              <w:keepNext/>
              <w:rPr>
                <w:rFonts w:ascii="Arial" w:hAnsi="Arial" w:cs="Arial"/>
                <w:sz w:val="20"/>
                <w:szCs w:val="20"/>
              </w:rPr>
            </w:pPr>
          </w:p>
        </w:tc>
        <w:tc>
          <w:tcPr>
            <w:tcW w:w="4394" w:type="dxa"/>
            <w:shd w:val="clear" w:color="auto" w:fill="auto"/>
          </w:tcPr>
          <w:p w14:paraId="1AD3CBD9"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Št.: </w:t>
            </w:r>
            <w:r w:rsidRPr="0017052B">
              <w:rPr>
                <w:rFonts w:ascii="Arial" w:hAnsi="Arial" w:cs="Arial"/>
                <w:sz w:val="20"/>
                <w:szCs w:val="20"/>
                <w:highlight w:val="lightGray"/>
              </w:rPr>
              <w:t>xxx</w:t>
            </w:r>
          </w:p>
        </w:tc>
      </w:tr>
      <w:tr w:rsidR="00E7346E" w:rsidRPr="0017052B" w14:paraId="4DFB552F" w14:textId="77777777" w:rsidTr="00DC01B8">
        <w:tc>
          <w:tcPr>
            <w:tcW w:w="3149" w:type="dxa"/>
            <w:shd w:val="clear" w:color="auto" w:fill="auto"/>
          </w:tcPr>
          <w:p w14:paraId="14E24DA6"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Kraj in datum: </w:t>
            </w:r>
            <w:r w:rsidRPr="0017052B">
              <w:rPr>
                <w:rFonts w:ascii="Arial" w:hAnsi="Arial" w:cs="Arial"/>
                <w:sz w:val="20"/>
                <w:szCs w:val="20"/>
                <w:highlight w:val="lightGray"/>
              </w:rPr>
              <w:t>xxx</w:t>
            </w:r>
          </w:p>
        </w:tc>
        <w:tc>
          <w:tcPr>
            <w:tcW w:w="1529" w:type="dxa"/>
          </w:tcPr>
          <w:p w14:paraId="48C98A88" w14:textId="77777777" w:rsidR="00E7346E" w:rsidRPr="0017052B" w:rsidRDefault="00E7346E" w:rsidP="00FB4ACD">
            <w:pPr>
              <w:keepNext/>
              <w:rPr>
                <w:rFonts w:ascii="Arial" w:hAnsi="Arial" w:cs="Arial"/>
                <w:sz w:val="20"/>
                <w:szCs w:val="20"/>
              </w:rPr>
            </w:pPr>
          </w:p>
        </w:tc>
        <w:tc>
          <w:tcPr>
            <w:tcW w:w="4394" w:type="dxa"/>
            <w:shd w:val="clear" w:color="auto" w:fill="auto"/>
          </w:tcPr>
          <w:p w14:paraId="76D46A34"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Kraj in datum: </w:t>
            </w:r>
            <w:r w:rsidRPr="0017052B">
              <w:rPr>
                <w:rFonts w:ascii="Arial" w:hAnsi="Arial" w:cs="Arial"/>
                <w:sz w:val="20"/>
                <w:szCs w:val="20"/>
                <w:highlight w:val="lightGray"/>
              </w:rPr>
              <w:t>xxx</w:t>
            </w:r>
          </w:p>
        </w:tc>
      </w:tr>
      <w:tr w:rsidR="00E7346E" w:rsidRPr="0017052B" w14:paraId="24AA1359" w14:textId="77777777" w:rsidTr="00DC01B8">
        <w:tc>
          <w:tcPr>
            <w:tcW w:w="3149" w:type="dxa"/>
            <w:shd w:val="clear" w:color="auto" w:fill="auto"/>
          </w:tcPr>
          <w:p w14:paraId="3DFFD580" w14:textId="77777777" w:rsidR="00E7346E" w:rsidRPr="0017052B" w:rsidRDefault="00E7346E" w:rsidP="00DC01B8">
            <w:pPr>
              <w:rPr>
                <w:rFonts w:ascii="Arial" w:hAnsi="Arial" w:cs="Arial"/>
                <w:sz w:val="20"/>
                <w:szCs w:val="20"/>
              </w:rPr>
            </w:pPr>
            <w:r w:rsidRPr="0017052B">
              <w:rPr>
                <w:rFonts w:ascii="Arial" w:hAnsi="Arial" w:cs="Arial"/>
                <w:sz w:val="20"/>
                <w:szCs w:val="20"/>
              </w:rPr>
              <w:t>Izvajalec:</w:t>
            </w:r>
          </w:p>
        </w:tc>
        <w:tc>
          <w:tcPr>
            <w:tcW w:w="1529" w:type="dxa"/>
          </w:tcPr>
          <w:p w14:paraId="1AAE58C8" w14:textId="77777777" w:rsidR="00E7346E" w:rsidRPr="0017052B" w:rsidRDefault="00E7346E" w:rsidP="00DC01B8">
            <w:pPr>
              <w:rPr>
                <w:rFonts w:ascii="Arial" w:hAnsi="Arial" w:cs="Arial"/>
                <w:sz w:val="20"/>
                <w:szCs w:val="20"/>
              </w:rPr>
            </w:pPr>
          </w:p>
        </w:tc>
        <w:tc>
          <w:tcPr>
            <w:tcW w:w="4394" w:type="dxa"/>
            <w:shd w:val="clear" w:color="auto" w:fill="auto"/>
          </w:tcPr>
          <w:p w14:paraId="2D90BCDC" w14:textId="77777777" w:rsidR="00E7346E" w:rsidRPr="0017052B" w:rsidRDefault="00E7346E" w:rsidP="00DC01B8">
            <w:pPr>
              <w:rPr>
                <w:rFonts w:ascii="Arial" w:hAnsi="Arial" w:cs="Arial"/>
                <w:sz w:val="20"/>
                <w:szCs w:val="20"/>
              </w:rPr>
            </w:pPr>
            <w:r w:rsidRPr="0017052B">
              <w:rPr>
                <w:rFonts w:ascii="Arial" w:hAnsi="Arial" w:cs="Arial"/>
                <w:sz w:val="20"/>
                <w:szCs w:val="20"/>
              </w:rPr>
              <w:t>Naročnik:</w:t>
            </w:r>
          </w:p>
        </w:tc>
      </w:tr>
    </w:tbl>
    <w:p w14:paraId="2BB5057D" w14:textId="77777777" w:rsidR="00E7346E" w:rsidRPr="0017052B" w:rsidRDefault="00E7346E" w:rsidP="00E7346E">
      <w:pPr>
        <w:rPr>
          <w:rFonts w:ascii="Arial" w:hAnsi="Arial" w:cs="Arial"/>
        </w:rPr>
      </w:pPr>
    </w:p>
    <w:p w14:paraId="3961EF7E" w14:textId="69968C24" w:rsidR="00583538" w:rsidRPr="0017052B" w:rsidRDefault="00583538" w:rsidP="00771D1F">
      <w:pPr>
        <w:contextualSpacing/>
        <w:rPr>
          <w:rFonts w:ascii="Arial" w:hAnsi="Arial" w:cs="Arial"/>
          <w:b/>
          <w:sz w:val="20"/>
          <w:szCs w:val="20"/>
        </w:rPr>
      </w:pPr>
    </w:p>
    <w:sectPr w:rsidR="00583538" w:rsidRPr="0017052B" w:rsidSect="00F66EEC">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58B56" w14:textId="77777777" w:rsidR="00303B36" w:rsidRDefault="00303B36">
      <w:r>
        <w:separator/>
      </w:r>
    </w:p>
  </w:endnote>
  <w:endnote w:type="continuationSeparator" w:id="0">
    <w:p w14:paraId="034C9E22" w14:textId="77777777" w:rsidR="00303B36" w:rsidRDefault="0030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2344B009"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1D221A32">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43D0C" w14:textId="77777777" w:rsidR="00303B36" w:rsidRDefault="00303B36">
      <w:r>
        <w:separator/>
      </w:r>
    </w:p>
  </w:footnote>
  <w:footnote w:type="continuationSeparator" w:id="0">
    <w:p w14:paraId="213B4BEB" w14:textId="77777777" w:rsidR="00303B36" w:rsidRDefault="00303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7B2A54FB"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AA1AE1">
      <w:rPr>
        <w:i/>
        <w:iCs/>
        <w:sz w:val="18"/>
        <w:szCs w:val="18"/>
      </w:rPr>
      <w:t xml:space="preserve">Komunala Slovenska Bistrica, </w:t>
    </w:r>
    <w:r w:rsidR="00AA1AE1" w:rsidRPr="00AA1AE1">
      <w:rPr>
        <w:i/>
        <w:iCs/>
        <w:sz w:val="18"/>
        <w:szCs w:val="18"/>
      </w:rPr>
      <w:t>JN-G-0089/24-POG, 802-1/2024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EkYPTDHjuflQmy6WsyBBo4m/gi+bU/pdVZZUnkJiZeS+4a/bO/KFtl0bIc8V6Rm0CC6XgEtJim8cjbapIGkj1g==" w:salt="EA4SKzrYbE34lbmYqB9en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629E"/>
    <w:rsid w:val="000804E1"/>
    <w:rsid w:val="00081BA5"/>
    <w:rsid w:val="000829DC"/>
    <w:rsid w:val="00085239"/>
    <w:rsid w:val="00086442"/>
    <w:rsid w:val="00090291"/>
    <w:rsid w:val="00091656"/>
    <w:rsid w:val="0009315D"/>
    <w:rsid w:val="00095DFF"/>
    <w:rsid w:val="000978FF"/>
    <w:rsid w:val="00097ECA"/>
    <w:rsid w:val="000A1842"/>
    <w:rsid w:val="000A1DC0"/>
    <w:rsid w:val="000A2BA4"/>
    <w:rsid w:val="000A2D4D"/>
    <w:rsid w:val="000A5261"/>
    <w:rsid w:val="000B04A4"/>
    <w:rsid w:val="000B07DB"/>
    <w:rsid w:val="000B326B"/>
    <w:rsid w:val="000B335E"/>
    <w:rsid w:val="000B526F"/>
    <w:rsid w:val="000B79A4"/>
    <w:rsid w:val="000C3BEF"/>
    <w:rsid w:val="000C4A54"/>
    <w:rsid w:val="000C4A60"/>
    <w:rsid w:val="000C598A"/>
    <w:rsid w:val="000D0C46"/>
    <w:rsid w:val="000D1838"/>
    <w:rsid w:val="000D2AF7"/>
    <w:rsid w:val="000D2E4B"/>
    <w:rsid w:val="000D2F84"/>
    <w:rsid w:val="000D476F"/>
    <w:rsid w:val="000D4BC1"/>
    <w:rsid w:val="000E0848"/>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7980"/>
    <w:rsid w:val="00120E3C"/>
    <w:rsid w:val="0012310E"/>
    <w:rsid w:val="00123A1D"/>
    <w:rsid w:val="00123A5E"/>
    <w:rsid w:val="00124E24"/>
    <w:rsid w:val="001250D8"/>
    <w:rsid w:val="0012591B"/>
    <w:rsid w:val="00127749"/>
    <w:rsid w:val="001316CF"/>
    <w:rsid w:val="001323AB"/>
    <w:rsid w:val="00136F2F"/>
    <w:rsid w:val="00137648"/>
    <w:rsid w:val="00141147"/>
    <w:rsid w:val="00141A8A"/>
    <w:rsid w:val="00141AA9"/>
    <w:rsid w:val="00142486"/>
    <w:rsid w:val="00142E25"/>
    <w:rsid w:val="00154A39"/>
    <w:rsid w:val="0016039E"/>
    <w:rsid w:val="00161FA8"/>
    <w:rsid w:val="00162039"/>
    <w:rsid w:val="0016571F"/>
    <w:rsid w:val="00166429"/>
    <w:rsid w:val="0016789C"/>
    <w:rsid w:val="00170443"/>
    <w:rsid w:val="0017052B"/>
    <w:rsid w:val="00172E34"/>
    <w:rsid w:val="00174524"/>
    <w:rsid w:val="00174593"/>
    <w:rsid w:val="00174970"/>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2576"/>
    <w:rsid w:val="001F2A13"/>
    <w:rsid w:val="001F3310"/>
    <w:rsid w:val="001F41B6"/>
    <w:rsid w:val="001F6144"/>
    <w:rsid w:val="001F6315"/>
    <w:rsid w:val="00200033"/>
    <w:rsid w:val="002015DE"/>
    <w:rsid w:val="002019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62"/>
    <w:rsid w:val="002879EB"/>
    <w:rsid w:val="00290ECA"/>
    <w:rsid w:val="002915D8"/>
    <w:rsid w:val="00291E92"/>
    <w:rsid w:val="002A03AC"/>
    <w:rsid w:val="002A0DAE"/>
    <w:rsid w:val="002A1C6C"/>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3B36"/>
    <w:rsid w:val="00305921"/>
    <w:rsid w:val="003125BC"/>
    <w:rsid w:val="00312A2D"/>
    <w:rsid w:val="00315F24"/>
    <w:rsid w:val="00316D44"/>
    <w:rsid w:val="003172AD"/>
    <w:rsid w:val="00323DB0"/>
    <w:rsid w:val="003259A0"/>
    <w:rsid w:val="0033066D"/>
    <w:rsid w:val="003306B4"/>
    <w:rsid w:val="0033126A"/>
    <w:rsid w:val="0033272B"/>
    <w:rsid w:val="00336637"/>
    <w:rsid w:val="003373F3"/>
    <w:rsid w:val="00340E66"/>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6A36"/>
    <w:rsid w:val="00456CD8"/>
    <w:rsid w:val="00460C22"/>
    <w:rsid w:val="004617E4"/>
    <w:rsid w:val="00462EE7"/>
    <w:rsid w:val="00463116"/>
    <w:rsid w:val="00464CC7"/>
    <w:rsid w:val="00471D97"/>
    <w:rsid w:val="00472AF8"/>
    <w:rsid w:val="00480C70"/>
    <w:rsid w:val="00481554"/>
    <w:rsid w:val="00483C63"/>
    <w:rsid w:val="00483E15"/>
    <w:rsid w:val="00487499"/>
    <w:rsid w:val="00487981"/>
    <w:rsid w:val="00487AA7"/>
    <w:rsid w:val="00487E49"/>
    <w:rsid w:val="00490C6A"/>
    <w:rsid w:val="0049137F"/>
    <w:rsid w:val="0049239B"/>
    <w:rsid w:val="004929B6"/>
    <w:rsid w:val="00493135"/>
    <w:rsid w:val="00497785"/>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1E8"/>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600196"/>
    <w:rsid w:val="00600846"/>
    <w:rsid w:val="00604F84"/>
    <w:rsid w:val="00606A22"/>
    <w:rsid w:val="006079C4"/>
    <w:rsid w:val="006108BE"/>
    <w:rsid w:val="00611877"/>
    <w:rsid w:val="00612DD1"/>
    <w:rsid w:val="00614C77"/>
    <w:rsid w:val="00621487"/>
    <w:rsid w:val="00622747"/>
    <w:rsid w:val="00622A40"/>
    <w:rsid w:val="00624FBD"/>
    <w:rsid w:val="0062516D"/>
    <w:rsid w:val="0062630E"/>
    <w:rsid w:val="006304CF"/>
    <w:rsid w:val="00631F4E"/>
    <w:rsid w:val="00633A3F"/>
    <w:rsid w:val="0063461F"/>
    <w:rsid w:val="00634774"/>
    <w:rsid w:val="00634C19"/>
    <w:rsid w:val="00634D0E"/>
    <w:rsid w:val="0063616C"/>
    <w:rsid w:val="006459D3"/>
    <w:rsid w:val="006464E5"/>
    <w:rsid w:val="006469BB"/>
    <w:rsid w:val="00656795"/>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ED"/>
    <w:rsid w:val="006D6FDF"/>
    <w:rsid w:val="006D77AF"/>
    <w:rsid w:val="006E3141"/>
    <w:rsid w:val="006E36F3"/>
    <w:rsid w:val="006E6124"/>
    <w:rsid w:val="006E6D2C"/>
    <w:rsid w:val="006F0B58"/>
    <w:rsid w:val="006F0B68"/>
    <w:rsid w:val="006F1CF0"/>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1568"/>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371"/>
    <w:rsid w:val="007E28D9"/>
    <w:rsid w:val="007E4D44"/>
    <w:rsid w:val="007E7173"/>
    <w:rsid w:val="007E7EB1"/>
    <w:rsid w:val="007F009D"/>
    <w:rsid w:val="007F596F"/>
    <w:rsid w:val="007F6AE9"/>
    <w:rsid w:val="008020CB"/>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3F2E"/>
    <w:rsid w:val="00884D11"/>
    <w:rsid w:val="008850F2"/>
    <w:rsid w:val="00887A9D"/>
    <w:rsid w:val="0089171A"/>
    <w:rsid w:val="00892B30"/>
    <w:rsid w:val="0089315F"/>
    <w:rsid w:val="00895543"/>
    <w:rsid w:val="00896243"/>
    <w:rsid w:val="008978CF"/>
    <w:rsid w:val="008A016D"/>
    <w:rsid w:val="008A05A9"/>
    <w:rsid w:val="008A0D19"/>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12F4A"/>
    <w:rsid w:val="009130D6"/>
    <w:rsid w:val="00916B3E"/>
    <w:rsid w:val="00920B7E"/>
    <w:rsid w:val="009211F9"/>
    <w:rsid w:val="0092270B"/>
    <w:rsid w:val="00923F90"/>
    <w:rsid w:val="009241A1"/>
    <w:rsid w:val="00924223"/>
    <w:rsid w:val="0092720D"/>
    <w:rsid w:val="00927939"/>
    <w:rsid w:val="009300B6"/>
    <w:rsid w:val="0093208A"/>
    <w:rsid w:val="00932559"/>
    <w:rsid w:val="009348FA"/>
    <w:rsid w:val="009368DE"/>
    <w:rsid w:val="00940651"/>
    <w:rsid w:val="00940B59"/>
    <w:rsid w:val="009420E2"/>
    <w:rsid w:val="009426BD"/>
    <w:rsid w:val="00942B4A"/>
    <w:rsid w:val="0094320E"/>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4438"/>
    <w:rsid w:val="0096654A"/>
    <w:rsid w:val="00967BA7"/>
    <w:rsid w:val="00967CE3"/>
    <w:rsid w:val="009717EE"/>
    <w:rsid w:val="009721A5"/>
    <w:rsid w:val="00972960"/>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3925"/>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A1E"/>
    <w:rsid w:val="00A55AFC"/>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B77"/>
    <w:rsid w:val="00AE25E1"/>
    <w:rsid w:val="00AE416B"/>
    <w:rsid w:val="00AE42CC"/>
    <w:rsid w:val="00AE7688"/>
    <w:rsid w:val="00AF0047"/>
    <w:rsid w:val="00AF00E0"/>
    <w:rsid w:val="00AF0B76"/>
    <w:rsid w:val="00AF0F1B"/>
    <w:rsid w:val="00AF42F9"/>
    <w:rsid w:val="00AF66B8"/>
    <w:rsid w:val="00AF67C3"/>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6AFD"/>
    <w:rsid w:val="00B47E6C"/>
    <w:rsid w:val="00B500D9"/>
    <w:rsid w:val="00B507FC"/>
    <w:rsid w:val="00B52D2B"/>
    <w:rsid w:val="00B5391C"/>
    <w:rsid w:val="00B60094"/>
    <w:rsid w:val="00B60333"/>
    <w:rsid w:val="00B62E61"/>
    <w:rsid w:val="00B63865"/>
    <w:rsid w:val="00B638E7"/>
    <w:rsid w:val="00B65512"/>
    <w:rsid w:val="00B65C5F"/>
    <w:rsid w:val="00B66959"/>
    <w:rsid w:val="00B7380E"/>
    <w:rsid w:val="00B75E4F"/>
    <w:rsid w:val="00B7700F"/>
    <w:rsid w:val="00B77B4F"/>
    <w:rsid w:val="00B81AE9"/>
    <w:rsid w:val="00B81EE2"/>
    <w:rsid w:val="00B82E00"/>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E11"/>
    <w:rsid w:val="00DD42F2"/>
    <w:rsid w:val="00DD44B7"/>
    <w:rsid w:val="00DD49B1"/>
    <w:rsid w:val="00DE263A"/>
    <w:rsid w:val="00DE3066"/>
    <w:rsid w:val="00DE399E"/>
    <w:rsid w:val="00DE4558"/>
    <w:rsid w:val="00DE7AF6"/>
    <w:rsid w:val="00DF42DF"/>
    <w:rsid w:val="00E00179"/>
    <w:rsid w:val="00E0077D"/>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470B"/>
    <w:rsid w:val="00E261EC"/>
    <w:rsid w:val="00E262B1"/>
    <w:rsid w:val="00E2692C"/>
    <w:rsid w:val="00E27D4E"/>
    <w:rsid w:val="00E27EF3"/>
    <w:rsid w:val="00E30AC3"/>
    <w:rsid w:val="00E313DE"/>
    <w:rsid w:val="00E32162"/>
    <w:rsid w:val="00E351D2"/>
    <w:rsid w:val="00E35B11"/>
    <w:rsid w:val="00E36A19"/>
    <w:rsid w:val="00E36C33"/>
    <w:rsid w:val="00E42E7F"/>
    <w:rsid w:val="00E54B09"/>
    <w:rsid w:val="00E5571B"/>
    <w:rsid w:val="00E60B35"/>
    <w:rsid w:val="00E621F0"/>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34B5"/>
    <w:rsid w:val="00F33E4F"/>
    <w:rsid w:val="00F34A9C"/>
    <w:rsid w:val="00F3514C"/>
    <w:rsid w:val="00F35903"/>
    <w:rsid w:val="00F408FF"/>
    <w:rsid w:val="00F40FBE"/>
    <w:rsid w:val="00F41902"/>
    <w:rsid w:val="00F425AB"/>
    <w:rsid w:val="00F42CE4"/>
    <w:rsid w:val="00F450E2"/>
    <w:rsid w:val="00F45751"/>
    <w:rsid w:val="00F45C05"/>
    <w:rsid w:val="00F51CAB"/>
    <w:rsid w:val="00F5201F"/>
    <w:rsid w:val="00F52837"/>
    <w:rsid w:val="00F52D76"/>
    <w:rsid w:val="00F531E4"/>
    <w:rsid w:val="00F53234"/>
    <w:rsid w:val="00F54DAC"/>
    <w:rsid w:val="00F60F0A"/>
    <w:rsid w:val="00F626A2"/>
    <w:rsid w:val="00F65E6E"/>
    <w:rsid w:val="00F66EEC"/>
    <w:rsid w:val="00F6752D"/>
    <w:rsid w:val="00F67929"/>
    <w:rsid w:val="00F70570"/>
    <w:rsid w:val="00F7489A"/>
    <w:rsid w:val="00F74BC6"/>
    <w:rsid w:val="00F74DB0"/>
    <w:rsid w:val="00F7732C"/>
    <w:rsid w:val="00F778F3"/>
    <w:rsid w:val="00F83F55"/>
    <w:rsid w:val="00F85EA5"/>
    <w:rsid w:val="00F8668D"/>
    <w:rsid w:val="00F90B61"/>
    <w:rsid w:val="00F91825"/>
    <w:rsid w:val="00F935E0"/>
    <w:rsid w:val="00F9395F"/>
    <w:rsid w:val="00F93E35"/>
    <w:rsid w:val="00F94665"/>
    <w:rsid w:val="00F94DFA"/>
    <w:rsid w:val="00F95914"/>
    <w:rsid w:val="00F96F2F"/>
    <w:rsid w:val="00FA0F54"/>
    <w:rsid w:val="00FA29B4"/>
    <w:rsid w:val="00FA3035"/>
    <w:rsid w:val="00FA4F92"/>
    <w:rsid w:val="00FA65D1"/>
    <w:rsid w:val="00FA78D3"/>
    <w:rsid w:val="00FB163B"/>
    <w:rsid w:val="00FB198A"/>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acuni@komunala-slb.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18</Pages>
  <Words>9358</Words>
  <Characters>53345</Characters>
  <Application>Microsoft Office Word</Application>
  <DocSecurity>8</DocSecurity>
  <Lines>444</Lines>
  <Paragraphs>125</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62578</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4</cp:revision>
  <cp:lastPrinted>2024-01-04T07:46:00Z</cp:lastPrinted>
  <dcterms:created xsi:type="dcterms:W3CDTF">2024-07-30T12:13:00Z</dcterms:created>
  <dcterms:modified xsi:type="dcterms:W3CDTF">2024-07-30T12:14:00Z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